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F18" w:rsidRDefault="00887F18" w:rsidP="00817C5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Выпускной 2014</w:t>
      </w:r>
    </w:p>
    <w:p w:rsidR="00887F18" w:rsidRPr="00817C51" w:rsidRDefault="00887F18" w:rsidP="00817C51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887F18" w:rsidRPr="00BF432B" w:rsidRDefault="00887F18" w:rsidP="00817C5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>Заставка «Дисней». Песня «Арабская ночь» (переделка). Выходит торговец.</w:t>
      </w:r>
    </w:p>
    <w:p w:rsidR="00887F18" w:rsidRPr="00BF432B" w:rsidRDefault="00887F18" w:rsidP="00F21FE6">
      <w:pPr>
        <w:spacing w:after="0"/>
        <w:ind w:left="1134" w:hanging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Торговец:</w:t>
      </w:r>
      <w:r w:rsidRPr="00BF432B">
        <w:rPr>
          <w:rFonts w:ascii="Times New Roman" w:hAnsi="Times New Roman"/>
          <w:sz w:val="24"/>
          <w:szCs w:val="24"/>
        </w:rPr>
        <w:t xml:space="preserve"> Аааа…. Салам и добрый вечер, мои достойные друзья! Прошу, подойдите поближе! Итак, вы в городе Обоянь, наполненном тайнами и очарованием… и </w:t>
      </w:r>
      <w:r>
        <w:rPr>
          <w:rFonts w:ascii="Times New Roman" w:hAnsi="Times New Roman"/>
          <w:sz w:val="24"/>
          <w:szCs w:val="24"/>
        </w:rPr>
        <w:t>лучшими товарами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F21FE6">
        <w:rPr>
          <w:rFonts w:ascii="Times New Roman" w:hAnsi="Times New Roman"/>
          <w:i/>
          <w:sz w:val="24"/>
          <w:szCs w:val="24"/>
        </w:rPr>
        <w:t>(разворачивает полотно)</w:t>
      </w:r>
      <w:r w:rsidRPr="00BF432B">
        <w:rPr>
          <w:rFonts w:ascii="Times New Roman" w:hAnsi="Times New Roman"/>
          <w:sz w:val="24"/>
          <w:szCs w:val="24"/>
        </w:rPr>
        <w:t xml:space="preserve">. Сегодня у нас в продаже: скатерть-самобранка </w:t>
      </w:r>
      <w:r w:rsidRPr="00F21FE6">
        <w:rPr>
          <w:rFonts w:ascii="Times New Roman" w:hAnsi="Times New Roman"/>
          <w:i/>
          <w:sz w:val="24"/>
          <w:szCs w:val="24"/>
        </w:rPr>
        <w:t>(дырявая тряпка)</w:t>
      </w:r>
      <w:r w:rsidRPr="00BF432B">
        <w:rPr>
          <w:rFonts w:ascii="Times New Roman" w:hAnsi="Times New Roman"/>
          <w:sz w:val="24"/>
          <w:szCs w:val="24"/>
        </w:rPr>
        <w:t xml:space="preserve">, только что вытканная лучшими ткачихами нашего города. Глядите-ка, впервые вижу такой в полной сохранности – это подарок восточного падишаха </w:t>
      </w:r>
      <w:r w:rsidRPr="00F21FE6">
        <w:rPr>
          <w:rFonts w:ascii="Times New Roman" w:hAnsi="Times New Roman"/>
          <w:i/>
          <w:sz w:val="24"/>
          <w:szCs w:val="24"/>
        </w:rPr>
        <w:t>(достает коробочку, приоткрывает ее, морщится)</w:t>
      </w:r>
      <w:r w:rsidRPr="00BF432B">
        <w:rPr>
          <w:rFonts w:ascii="Times New Roman" w:hAnsi="Times New Roman"/>
          <w:sz w:val="24"/>
          <w:szCs w:val="24"/>
        </w:rPr>
        <w:t xml:space="preserve">. Фуууу…. </w:t>
      </w:r>
      <w:r w:rsidRPr="00F21FE6">
        <w:rPr>
          <w:rFonts w:ascii="Times New Roman" w:hAnsi="Times New Roman"/>
          <w:i/>
          <w:sz w:val="24"/>
          <w:szCs w:val="24"/>
        </w:rPr>
        <w:t>(довольным голосом)</w:t>
      </w:r>
      <w:r w:rsidRPr="00BF432B">
        <w:rPr>
          <w:rFonts w:ascii="Times New Roman" w:hAnsi="Times New Roman"/>
          <w:sz w:val="24"/>
          <w:szCs w:val="24"/>
        </w:rPr>
        <w:t xml:space="preserve"> Работает! </w:t>
      </w:r>
    </w:p>
    <w:p w:rsidR="00887F18" w:rsidRPr="00BF432B" w:rsidRDefault="00887F18" w:rsidP="00F21FE6">
      <w:pPr>
        <w:spacing w:after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BF432B">
        <w:rPr>
          <w:rFonts w:ascii="Times New Roman" w:hAnsi="Times New Roman"/>
          <w:sz w:val="24"/>
          <w:szCs w:val="24"/>
        </w:rPr>
        <w:t xml:space="preserve">Не уходите! Я вижу вас интересуют только исключительные редкости! Я думаю, вы очень обрадуетесь увидев это! </w:t>
      </w:r>
      <w:r w:rsidRPr="00F21FE6">
        <w:rPr>
          <w:rFonts w:ascii="Times New Roman" w:hAnsi="Times New Roman"/>
          <w:i/>
          <w:sz w:val="24"/>
          <w:szCs w:val="24"/>
        </w:rPr>
        <w:t>(достает лампу)</w:t>
      </w:r>
      <w:r w:rsidRPr="00BF432B">
        <w:rPr>
          <w:rFonts w:ascii="Times New Roman" w:hAnsi="Times New Roman"/>
          <w:sz w:val="24"/>
          <w:szCs w:val="24"/>
        </w:rPr>
        <w:t xml:space="preserve"> Она только на вид заурядная! Как это часто бывает, тут важна не внешность, а внутреннее содержание! </w:t>
      </w:r>
      <w:r w:rsidRPr="00F21FE6">
        <w:rPr>
          <w:rFonts w:ascii="Times New Roman" w:hAnsi="Times New Roman"/>
          <w:i/>
          <w:sz w:val="24"/>
          <w:szCs w:val="24"/>
        </w:rPr>
        <w:t>(открывает крышку лампы и заглядывает внутрь)</w:t>
      </w:r>
      <w:r w:rsidRPr="00BF432B">
        <w:rPr>
          <w:rFonts w:ascii="Times New Roman" w:hAnsi="Times New Roman"/>
          <w:sz w:val="24"/>
          <w:szCs w:val="24"/>
        </w:rPr>
        <w:t xml:space="preserve"> Это не обычная лампа. Однажды она резко изменила жизни молодых юношей и девушек. Они, как эта лампа, были чем-то большим, чем казалось – не ограненными алмазами! Рассказать эту историю? </w:t>
      </w:r>
    </w:p>
    <w:p w:rsidR="00887F18" w:rsidRDefault="00887F18" w:rsidP="00817C51">
      <w:pPr>
        <w:spacing w:after="0"/>
        <w:ind w:left="113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BF432B">
        <w:rPr>
          <w:rFonts w:ascii="Times New Roman" w:hAnsi="Times New Roman"/>
          <w:sz w:val="24"/>
          <w:szCs w:val="24"/>
        </w:rPr>
        <w:t xml:space="preserve">Началось это 11 лет назад… </w:t>
      </w:r>
    </w:p>
    <w:p w:rsidR="00887F18" w:rsidRDefault="00887F18" w:rsidP="00817C51">
      <w:pPr>
        <w:spacing w:after="0"/>
        <w:ind w:left="1134"/>
        <w:rPr>
          <w:rFonts w:ascii="Times New Roman" w:hAnsi="Times New Roman"/>
          <w:sz w:val="24"/>
          <w:szCs w:val="24"/>
        </w:rPr>
      </w:pPr>
    </w:p>
    <w:p w:rsidR="00887F18" w:rsidRDefault="00887F18" w:rsidP="00305DD7">
      <w:pPr>
        <w:spacing w:after="0"/>
        <w:ind w:firstLine="1134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>(высыпает блестки из лампы на ладонь и жестом руки бросает их в зал; играет музыка, торговец забирает свои вещи, «забывает» лампу на ступенях; открывается занавес выходят малыши)</w:t>
      </w:r>
    </w:p>
    <w:p w:rsidR="00887F18" w:rsidRPr="00BF432B" w:rsidRDefault="00887F18" w:rsidP="00305DD7">
      <w:pPr>
        <w:spacing w:after="0"/>
        <w:ind w:firstLine="1134"/>
        <w:rPr>
          <w:rFonts w:ascii="Times New Roman" w:hAnsi="Times New Roman"/>
          <w:sz w:val="24"/>
          <w:szCs w:val="24"/>
        </w:rPr>
      </w:pPr>
    </w:p>
    <w:p w:rsidR="00887F18" w:rsidRPr="00BF432B" w:rsidRDefault="00887F18" w:rsidP="00BF432B">
      <w:pPr>
        <w:pStyle w:val="c6"/>
        <w:spacing w:before="0" w:beforeAutospacing="0" w:after="0" w:afterAutospacing="0" w:line="270" w:lineRule="atLeast"/>
        <w:rPr>
          <w:rStyle w:val="c4"/>
        </w:rPr>
      </w:pPr>
      <w:r w:rsidRPr="00BF432B">
        <w:rPr>
          <w:rStyle w:val="c2"/>
          <w:b/>
          <w:bCs/>
        </w:rPr>
        <w:t>Вместе:  </w:t>
      </w:r>
      <w:r w:rsidRPr="00BF432B">
        <w:rPr>
          <w:rStyle w:val="apple-converted-space"/>
          <w:b/>
          <w:bCs/>
        </w:rPr>
        <w:t> </w:t>
      </w:r>
      <w:r w:rsidRPr="00BF432B">
        <w:rPr>
          <w:rStyle w:val="apple-converted-space"/>
          <w:bCs/>
        </w:rPr>
        <w:t>Здравствуй, Залина! Здравствуй, Денис!</w:t>
      </w:r>
      <w:r w:rsidRPr="00BF432B">
        <w:rPr>
          <w:rStyle w:val="apple-converted-space"/>
          <w:b/>
          <w:bCs/>
        </w:rPr>
        <w:t xml:space="preserve"> </w:t>
      </w:r>
      <w:r w:rsidRPr="00305DD7">
        <w:rPr>
          <w:rStyle w:val="apple-converted-space"/>
          <w:bCs/>
        </w:rPr>
        <w:t>Здравствуйте!</w:t>
      </w:r>
    </w:p>
    <w:p w:rsidR="00887F18" w:rsidRPr="00BF432B" w:rsidRDefault="00887F18" w:rsidP="00BF432B">
      <w:pPr>
        <w:pStyle w:val="c6"/>
        <w:spacing w:before="0" w:beforeAutospacing="0" w:after="0" w:afterAutospacing="0" w:line="270" w:lineRule="atLeast"/>
      </w:pPr>
      <w:r w:rsidRPr="00BF432B">
        <w:rPr>
          <w:rStyle w:val="c2"/>
          <w:b/>
          <w:bCs/>
        </w:rPr>
        <w:t>Мальчик:  </w:t>
      </w:r>
      <w:r w:rsidRPr="00BF432B">
        <w:rPr>
          <w:rStyle w:val="apple-converted-space"/>
          <w:b/>
          <w:bCs/>
        </w:rPr>
        <w:t> </w:t>
      </w:r>
      <w:r w:rsidRPr="00BF432B">
        <w:rPr>
          <w:rStyle w:val="c4"/>
        </w:rPr>
        <w:t>Какой прекрасный сегодня вечер!</w:t>
      </w:r>
    </w:p>
    <w:p w:rsidR="00887F18" w:rsidRPr="00BF432B" w:rsidRDefault="00887F18" w:rsidP="00F21FE6">
      <w:pPr>
        <w:pStyle w:val="c6"/>
        <w:spacing w:before="0" w:beforeAutospacing="0" w:after="0" w:afterAutospacing="0" w:line="270" w:lineRule="atLeast"/>
        <w:ind w:left="993" w:hanging="993"/>
        <w:rPr>
          <w:rStyle w:val="c4"/>
        </w:rPr>
      </w:pPr>
      <w:r w:rsidRPr="00BF432B">
        <w:rPr>
          <w:rStyle w:val="c2"/>
          <w:b/>
          <w:bCs/>
        </w:rPr>
        <w:t>Девочка:  </w:t>
      </w:r>
      <w:r w:rsidRPr="00BF432B">
        <w:rPr>
          <w:rStyle w:val="c2"/>
          <w:bCs/>
        </w:rPr>
        <w:t>Красота!</w:t>
      </w:r>
      <w:r w:rsidRPr="00BF432B">
        <w:rPr>
          <w:rStyle w:val="c4"/>
        </w:rPr>
        <w:t> </w:t>
      </w:r>
      <w:r w:rsidRPr="00BF432B">
        <w:rPr>
          <w:rStyle w:val="c4"/>
          <w:i/>
        </w:rPr>
        <w:t>(грустно)</w:t>
      </w:r>
      <w:r w:rsidRPr="00BF432B">
        <w:rPr>
          <w:rStyle w:val="c4"/>
        </w:rPr>
        <w:t xml:space="preserve"> Но это ненадолго! Придет сентябрь, и </w:t>
      </w:r>
      <w:r>
        <w:rPr>
          <w:rStyle w:val="c4"/>
        </w:rPr>
        <w:t>снова в школу, ведь нам уже по 8</w:t>
      </w:r>
      <w:r w:rsidRPr="00BF432B">
        <w:rPr>
          <w:rStyle w:val="c4"/>
        </w:rPr>
        <w:t xml:space="preserve"> лет!</w:t>
      </w:r>
    </w:p>
    <w:p w:rsidR="00887F18" w:rsidRPr="00BF432B" w:rsidRDefault="00887F18" w:rsidP="00BF432B">
      <w:pPr>
        <w:pStyle w:val="c6"/>
        <w:spacing w:before="0" w:beforeAutospacing="0" w:after="0" w:afterAutospacing="0" w:line="270" w:lineRule="atLeast"/>
      </w:pPr>
      <w:r w:rsidRPr="00BF432B">
        <w:rPr>
          <w:rStyle w:val="c2"/>
          <w:b/>
          <w:bCs/>
        </w:rPr>
        <w:t>Мальчик:</w:t>
      </w:r>
      <w:r w:rsidRPr="00BF432B">
        <w:rPr>
          <w:rStyle w:val="apple-converted-space"/>
          <w:b/>
          <w:bCs/>
        </w:rPr>
        <w:t> </w:t>
      </w:r>
      <w:r w:rsidRPr="00BF432B">
        <w:rPr>
          <w:rStyle w:val="c2"/>
          <w:bCs/>
        </w:rPr>
        <w:t xml:space="preserve">Мама мне говорила, что </w:t>
      </w:r>
      <w:r w:rsidRPr="00BF432B">
        <w:rPr>
          <w:rStyle w:val="c4"/>
        </w:rPr>
        <w:t xml:space="preserve">школа - это где из </w:t>
      </w:r>
      <w:r>
        <w:rPr>
          <w:rStyle w:val="c4"/>
        </w:rPr>
        <w:t>несмышленых</w:t>
      </w:r>
      <w:r w:rsidRPr="00BF432B">
        <w:rPr>
          <w:rStyle w:val="c4"/>
        </w:rPr>
        <w:t xml:space="preserve"> детей делают умных. </w:t>
      </w:r>
    </w:p>
    <w:p w:rsidR="00887F18" w:rsidRPr="00BF432B" w:rsidRDefault="00887F18" w:rsidP="00817C51">
      <w:pPr>
        <w:pStyle w:val="c6"/>
        <w:spacing w:before="0" w:beforeAutospacing="0" w:after="0" w:afterAutospacing="0" w:line="270" w:lineRule="atLeast"/>
        <w:ind w:left="993" w:hanging="993"/>
      </w:pPr>
      <w:r w:rsidRPr="00BF432B">
        <w:rPr>
          <w:rStyle w:val="c2"/>
          <w:b/>
          <w:bCs/>
        </w:rPr>
        <w:t xml:space="preserve">Девочка: </w:t>
      </w:r>
      <w:r w:rsidRPr="00BF432B">
        <w:rPr>
          <w:rStyle w:val="c4"/>
        </w:rPr>
        <w:t>Так это чудеса! Это сказка!</w:t>
      </w:r>
      <w:r w:rsidRPr="00BF432B">
        <w:rPr>
          <w:rStyle w:val="c2"/>
          <w:b/>
          <w:bCs/>
        </w:rPr>
        <w:t> </w:t>
      </w:r>
      <w:r w:rsidRPr="00BF432B">
        <w:rPr>
          <w:rStyle w:val="c4"/>
        </w:rPr>
        <w:t>А чудеса бывают только в сказках! А я уже большая, и в сказки не верю! Вот так!</w:t>
      </w:r>
    </w:p>
    <w:p w:rsidR="00887F18" w:rsidRPr="00BF432B" w:rsidRDefault="00887F18" w:rsidP="00BF432B">
      <w:pPr>
        <w:pStyle w:val="c0"/>
        <w:spacing w:before="0" w:beforeAutospacing="0" w:after="0" w:afterAutospacing="0" w:line="270" w:lineRule="atLeast"/>
        <w:jc w:val="both"/>
        <w:rPr>
          <w:rStyle w:val="c4"/>
        </w:rPr>
      </w:pPr>
      <w:r w:rsidRPr="00BF432B">
        <w:rPr>
          <w:rStyle w:val="c2"/>
          <w:b/>
          <w:bCs/>
        </w:rPr>
        <w:t>Мальчик</w:t>
      </w:r>
      <w:r w:rsidRPr="00BF432B">
        <w:rPr>
          <w:rStyle w:val="c4"/>
          <w:b/>
        </w:rPr>
        <w:t>:</w:t>
      </w:r>
      <w:r w:rsidRPr="00BF432B">
        <w:rPr>
          <w:rStyle w:val="c4"/>
        </w:rPr>
        <w:t xml:space="preserve"> А  я знаю сказку</w:t>
      </w:r>
      <w:r>
        <w:rPr>
          <w:rStyle w:val="c4"/>
        </w:rPr>
        <w:t xml:space="preserve"> </w:t>
      </w:r>
      <w:r w:rsidRPr="00BF432B">
        <w:rPr>
          <w:rStyle w:val="c4"/>
        </w:rPr>
        <w:t xml:space="preserve"> про удивительную школу! </w:t>
      </w:r>
    </w:p>
    <w:p w:rsidR="00887F18" w:rsidRPr="00BF432B" w:rsidRDefault="00887F18" w:rsidP="00BF432B">
      <w:pPr>
        <w:pStyle w:val="c0"/>
        <w:spacing w:before="0" w:beforeAutospacing="0" w:after="0" w:afterAutospacing="0" w:line="270" w:lineRule="atLeast"/>
        <w:jc w:val="both"/>
      </w:pPr>
      <w:r w:rsidRPr="00BF432B">
        <w:rPr>
          <w:rStyle w:val="c2"/>
          <w:b/>
          <w:bCs/>
        </w:rPr>
        <w:t>Девочка:</w:t>
      </w:r>
      <w:r w:rsidRPr="00BF432B">
        <w:rPr>
          <w:rStyle w:val="c4"/>
        </w:rPr>
        <w:t> </w:t>
      </w:r>
      <w:r w:rsidRPr="00BF432B">
        <w:rPr>
          <w:rStyle w:val="c4"/>
          <w:i/>
        </w:rPr>
        <w:t xml:space="preserve">(Радостно) </w:t>
      </w:r>
      <w:r w:rsidRPr="00BF432B">
        <w:rPr>
          <w:rStyle w:val="c4"/>
        </w:rPr>
        <w:t>А  давай попробуем попасть в эту сказку!</w:t>
      </w:r>
    </w:p>
    <w:p w:rsidR="00887F18" w:rsidRDefault="00887F18" w:rsidP="00BF432B">
      <w:pPr>
        <w:spacing w:after="0"/>
        <w:rPr>
          <w:rStyle w:val="c4"/>
          <w:rFonts w:ascii="Times New Roman" w:hAnsi="Times New Roman"/>
          <w:sz w:val="24"/>
          <w:szCs w:val="24"/>
        </w:rPr>
      </w:pPr>
      <w:r w:rsidRPr="00BF432B">
        <w:rPr>
          <w:rStyle w:val="c2"/>
          <w:rFonts w:ascii="Times New Roman" w:hAnsi="Times New Roman"/>
          <w:b/>
          <w:bCs/>
          <w:sz w:val="24"/>
          <w:szCs w:val="24"/>
        </w:rPr>
        <w:t>Мальчик:</w:t>
      </w:r>
      <w:r w:rsidRPr="00BF432B">
        <w:rPr>
          <w:rStyle w:val="apple-converted-space"/>
          <w:rFonts w:ascii="Times New Roman" w:hAnsi="Times New Roman"/>
          <w:b/>
          <w:bCs/>
          <w:sz w:val="24"/>
          <w:szCs w:val="24"/>
        </w:rPr>
        <w:t> </w:t>
      </w:r>
      <w:r w:rsidRPr="00BF432B">
        <w:rPr>
          <w:rStyle w:val="c4"/>
          <w:rFonts w:ascii="Times New Roman" w:hAnsi="Times New Roman"/>
          <w:i/>
          <w:sz w:val="24"/>
          <w:szCs w:val="24"/>
        </w:rPr>
        <w:t>(Радостно)</w:t>
      </w:r>
      <w:r w:rsidRPr="00BF432B">
        <w:rPr>
          <w:rStyle w:val="c2"/>
          <w:rFonts w:ascii="Times New Roman" w:hAnsi="Times New Roman"/>
          <w:b/>
          <w:bCs/>
          <w:sz w:val="24"/>
          <w:szCs w:val="24"/>
        </w:rPr>
        <w:t> </w:t>
      </w:r>
      <w:r w:rsidRPr="00BF432B">
        <w:rPr>
          <w:rStyle w:val="c4"/>
          <w:rFonts w:ascii="Times New Roman" w:hAnsi="Times New Roman"/>
          <w:sz w:val="24"/>
          <w:szCs w:val="24"/>
        </w:rPr>
        <w:t xml:space="preserve"> Ты здорово придумала!</w:t>
      </w:r>
      <w:r>
        <w:rPr>
          <w:rStyle w:val="c4"/>
          <w:rFonts w:ascii="Times New Roman" w:hAnsi="Times New Roman"/>
          <w:sz w:val="24"/>
          <w:szCs w:val="24"/>
        </w:rPr>
        <w:t xml:space="preserve"> Но я думаю, что сегодня нам нужны помощники.</w:t>
      </w:r>
    </w:p>
    <w:p w:rsidR="00887F18" w:rsidRDefault="00887F18" w:rsidP="00BF432B">
      <w:pPr>
        <w:spacing w:after="0"/>
        <w:rPr>
          <w:rStyle w:val="c4"/>
          <w:rFonts w:ascii="Times New Roman" w:hAnsi="Times New Roman"/>
          <w:sz w:val="24"/>
          <w:szCs w:val="24"/>
        </w:rPr>
      </w:pPr>
      <w:r w:rsidRPr="00A64E12">
        <w:rPr>
          <w:rStyle w:val="c4"/>
          <w:rFonts w:ascii="Times New Roman" w:hAnsi="Times New Roman"/>
          <w:b/>
          <w:sz w:val="24"/>
          <w:szCs w:val="24"/>
        </w:rPr>
        <w:t>Девочка:</w:t>
      </w:r>
      <w:r>
        <w:rPr>
          <w:rStyle w:val="c4"/>
          <w:rFonts w:ascii="Times New Roman" w:hAnsi="Times New Roman"/>
          <w:sz w:val="24"/>
          <w:szCs w:val="24"/>
        </w:rPr>
        <w:t xml:space="preserve"> И для этого мы позовем на сцену наших учителей.</w:t>
      </w:r>
    </w:p>
    <w:p w:rsidR="00887F18" w:rsidRPr="00BF432B" w:rsidRDefault="00887F18" w:rsidP="00BF432B">
      <w:pPr>
        <w:spacing w:after="0"/>
        <w:rPr>
          <w:rStyle w:val="c4"/>
          <w:rFonts w:ascii="Times New Roman" w:hAnsi="Times New Roman"/>
          <w:sz w:val="24"/>
          <w:szCs w:val="24"/>
        </w:rPr>
      </w:pPr>
    </w:p>
    <w:p w:rsidR="00887F18" w:rsidRDefault="00887F18" w:rsidP="00817C5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>(детишки убегают</w:t>
      </w:r>
      <w:r>
        <w:rPr>
          <w:rFonts w:ascii="Times New Roman" w:hAnsi="Times New Roman"/>
          <w:i/>
          <w:sz w:val="24"/>
          <w:szCs w:val="24"/>
        </w:rPr>
        <w:t xml:space="preserve"> к краям сцены</w:t>
      </w:r>
      <w:r w:rsidRPr="00BF432B">
        <w:rPr>
          <w:rFonts w:ascii="Times New Roman" w:hAnsi="Times New Roman"/>
          <w:i/>
          <w:sz w:val="24"/>
          <w:szCs w:val="24"/>
        </w:rPr>
        <w:t>, выходят ведущие)</w:t>
      </w:r>
    </w:p>
    <w:p w:rsidR="00887F18" w:rsidRPr="00BF432B" w:rsidRDefault="00887F18" w:rsidP="00817C5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</w:p>
    <w:p w:rsidR="00887F18" w:rsidRDefault="00887F18" w:rsidP="00817C51">
      <w:pPr>
        <w:spacing w:after="0"/>
        <w:ind w:left="1134" w:hanging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</w:t>
      </w:r>
      <w:r w:rsidRPr="00BF432B">
        <w:rPr>
          <w:rFonts w:ascii="Times New Roman" w:hAnsi="Times New Roman"/>
          <w:sz w:val="24"/>
          <w:szCs w:val="24"/>
        </w:rPr>
        <w:t>: Когда-то с незапамятных времен</w:t>
      </w:r>
      <w:r w:rsidRPr="00BF432B">
        <w:rPr>
          <w:rFonts w:ascii="Times New Roman" w:hAnsi="Times New Roman"/>
          <w:sz w:val="24"/>
          <w:szCs w:val="24"/>
        </w:rPr>
        <w:br/>
        <w:t>Издали люди строгий сей закон:</w:t>
      </w:r>
      <w:r w:rsidRPr="00BF432B">
        <w:rPr>
          <w:rFonts w:ascii="Times New Roman" w:hAnsi="Times New Roman"/>
          <w:sz w:val="24"/>
          <w:szCs w:val="24"/>
        </w:rPr>
        <w:br/>
        <w:t>Как только достигают семи лет,</w:t>
      </w:r>
      <w:r w:rsidRPr="00BF432B">
        <w:rPr>
          <w:rFonts w:ascii="Times New Roman" w:hAnsi="Times New Roman"/>
          <w:sz w:val="24"/>
          <w:szCs w:val="24"/>
        </w:rPr>
        <w:br/>
        <w:t>То им учеба затмевает свет.</w:t>
      </w:r>
      <w:r w:rsidRPr="00BF432B">
        <w:rPr>
          <w:rFonts w:ascii="Times New Roman" w:hAnsi="Times New Roman"/>
          <w:sz w:val="24"/>
          <w:szCs w:val="24"/>
        </w:rPr>
        <w:br/>
        <w:t>Гранит науки ведь дается нелегко…</w:t>
      </w:r>
    </w:p>
    <w:p w:rsidR="00887F18" w:rsidRDefault="00887F18" w:rsidP="00817C51">
      <w:pPr>
        <w:spacing w:after="0"/>
        <w:ind w:left="1134" w:hanging="1134"/>
        <w:rPr>
          <w:rFonts w:ascii="Times New Roman" w:hAnsi="Times New Roman"/>
          <w:b/>
          <w:sz w:val="24"/>
          <w:szCs w:val="24"/>
        </w:rPr>
      </w:pPr>
    </w:p>
    <w:p w:rsidR="00887F18" w:rsidRDefault="00887F18" w:rsidP="00817C51">
      <w:pPr>
        <w:spacing w:after="0"/>
        <w:ind w:left="1134" w:hanging="1134"/>
        <w:rPr>
          <w:rFonts w:ascii="Times New Roman" w:hAnsi="Times New Roman"/>
          <w:b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Уж много лет прошло, давно это, давно забылось.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 показалось мне, что будто бы во сне все было.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Но, если это сон, то как забавен он, послушайте.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О, славные друзья, пускай в ваших ушах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5484E">
        <w:rPr>
          <w:rFonts w:ascii="Times New Roman" w:hAnsi="Times New Roman"/>
          <w:sz w:val="24"/>
          <w:szCs w:val="24"/>
          <w:shd w:val="clear" w:color="auto" w:fill="FFFFFF"/>
        </w:rPr>
        <w:t>История звучит о наших бывших малышах.</w:t>
      </w:r>
      <w:r w:rsidRPr="00B5484E">
        <w:rPr>
          <w:rFonts w:ascii="Times New Roman" w:hAnsi="Times New Roman"/>
          <w:b/>
        </w:rPr>
        <w:t xml:space="preserve"> </w:t>
      </w:r>
    </w:p>
    <w:p w:rsidR="00887F18" w:rsidRDefault="00887F18" w:rsidP="00817C51">
      <w:pPr>
        <w:spacing w:after="0"/>
        <w:ind w:left="1134" w:hanging="1134"/>
        <w:rPr>
          <w:rFonts w:ascii="Times New Roman" w:hAnsi="Times New Roman"/>
          <w:b/>
        </w:rPr>
      </w:pPr>
    </w:p>
    <w:p w:rsidR="00887F18" w:rsidRDefault="00887F18" w:rsidP="00B5484E">
      <w:pPr>
        <w:spacing w:after="0"/>
        <w:rPr>
          <w:rFonts w:ascii="Times New Roman" w:hAnsi="Times New Roman"/>
          <w:sz w:val="24"/>
          <w:szCs w:val="24"/>
        </w:rPr>
      </w:pPr>
      <w:r w:rsidRPr="00305DD7">
        <w:rPr>
          <w:rFonts w:ascii="Times New Roman" w:hAnsi="Times New Roman"/>
          <w:b/>
          <w:sz w:val="24"/>
          <w:szCs w:val="24"/>
        </w:rPr>
        <w:t>Ведущий:</w:t>
      </w:r>
      <w:r w:rsidRPr="00305DD7">
        <w:rPr>
          <w:rFonts w:ascii="Times New Roman" w:hAnsi="Times New Roman"/>
          <w:sz w:val="24"/>
          <w:szCs w:val="24"/>
        </w:rPr>
        <w:t xml:space="preserve"> Божественны секреты мирозданья,</w:t>
      </w:r>
      <w:r w:rsidRPr="00305DD7">
        <w:rPr>
          <w:rFonts w:ascii="Times New Roman" w:hAnsi="Times New Roman"/>
          <w:sz w:val="24"/>
          <w:szCs w:val="24"/>
        </w:rPr>
        <w:br/>
        <w:t xml:space="preserve">                   Высоты разума и тайны вышины</w:t>
      </w:r>
      <w:r w:rsidRPr="00305DD7">
        <w:rPr>
          <w:rFonts w:ascii="Times New Roman" w:hAnsi="Times New Roman"/>
          <w:sz w:val="24"/>
          <w:szCs w:val="24"/>
        </w:rPr>
        <w:br/>
        <w:t xml:space="preserve">                   Познанья истины, итоги созиданья,</w:t>
      </w:r>
      <w:r w:rsidRPr="00305DD7">
        <w:rPr>
          <w:rFonts w:ascii="Times New Roman" w:hAnsi="Times New Roman"/>
          <w:sz w:val="24"/>
          <w:szCs w:val="24"/>
        </w:rPr>
        <w:br/>
        <w:t xml:space="preserve">                   Красоты зримые и звуки, что слышны!</w:t>
      </w:r>
    </w:p>
    <w:p w:rsidR="00887F18" w:rsidRPr="00305DD7" w:rsidRDefault="00887F18" w:rsidP="00B5484E">
      <w:pPr>
        <w:spacing w:after="0"/>
        <w:rPr>
          <w:rFonts w:ascii="Times New Roman" w:hAnsi="Times New Roman"/>
          <w:sz w:val="24"/>
          <w:szCs w:val="24"/>
        </w:rPr>
      </w:pPr>
    </w:p>
    <w:p w:rsidR="00887F18" w:rsidRDefault="00887F18" w:rsidP="00817C51">
      <w:pPr>
        <w:pStyle w:val="c0"/>
        <w:tabs>
          <w:tab w:val="left" w:pos="851"/>
        </w:tabs>
        <w:spacing w:before="0" w:beforeAutospacing="0" w:after="0" w:afterAutospacing="0" w:line="270" w:lineRule="atLeast"/>
      </w:pPr>
      <w:r w:rsidRPr="00B5484E">
        <w:rPr>
          <w:b/>
        </w:rPr>
        <w:t>Ведущий:</w:t>
      </w:r>
      <w:r w:rsidRPr="00B5484E">
        <w:t xml:space="preserve"> У всех приподнятое н</w:t>
      </w:r>
      <w:r>
        <w:t>астроенье,</w:t>
      </w:r>
      <w:r>
        <w:br/>
        <w:t xml:space="preserve">                   </w:t>
      </w:r>
      <w:r w:rsidRPr="00B5484E">
        <w:t>Все замерло в торжественно</w:t>
      </w:r>
      <w:r>
        <w:t>м волнении</w:t>
      </w:r>
      <w:r>
        <w:br/>
        <w:t xml:space="preserve">                   </w:t>
      </w:r>
      <w:r w:rsidRPr="00B5484E">
        <w:t>Для тех, кто долго ми</w:t>
      </w:r>
      <w:r>
        <w:t>г сей ждал,</w:t>
      </w:r>
      <w:r>
        <w:br/>
        <w:t xml:space="preserve">                   </w:t>
      </w:r>
      <w:r w:rsidRPr="00B5484E">
        <w:t>Да грянет бал! Высокий бал!</w:t>
      </w:r>
    </w:p>
    <w:p w:rsidR="00887F18" w:rsidRDefault="00887F18" w:rsidP="00817C51">
      <w:pPr>
        <w:pStyle w:val="c0"/>
        <w:tabs>
          <w:tab w:val="left" w:pos="851"/>
        </w:tabs>
        <w:spacing w:before="0" w:beforeAutospacing="0" w:after="0" w:afterAutospacing="0" w:line="270" w:lineRule="atLeast"/>
      </w:pPr>
    </w:p>
    <w:p w:rsidR="00887F18" w:rsidRDefault="00887F18" w:rsidP="00817C51">
      <w:pPr>
        <w:pStyle w:val="c0"/>
        <w:tabs>
          <w:tab w:val="left" w:pos="-142"/>
        </w:tabs>
        <w:spacing w:before="0" w:beforeAutospacing="0" w:after="0" w:afterAutospacing="0" w:line="270" w:lineRule="atLeast"/>
        <w:ind w:left="1134" w:hanging="1134"/>
        <w:rPr>
          <w:rStyle w:val="c4"/>
        </w:rPr>
      </w:pPr>
      <w:r w:rsidRPr="00B5484E">
        <w:rPr>
          <w:b/>
        </w:rPr>
        <w:t>Ведущий:</w:t>
      </w:r>
      <w:r w:rsidRPr="00B5484E">
        <w:rPr>
          <w:rStyle w:val="c4"/>
        </w:rPr>
        <w:t xml:space="preserve"> Добрый вечер всем! Уважаемые родители, учителя, гости! Добрый вечер, мои маленькие помощники! Вы попадете в страну, где нарядные, красивые, элегантные юноши и девушки сегодня прощаются со сказкой, сказкой детства.</w:t>
      </w:r>
    </w:p>
    <w:p w:rsidR="00887F18" w:rsidRPr="00B5484E" w:rsidRDefault="00887F18" w:rsidP="00817C51">
      <w:pPr>
        <w:pStyle w:val="c0"/>
        <w:tabs>
          <w:tab w:val="left" w:pos="-142"/>
        </w:tabs>
        <w:spacing w:before="0" w:beforeAutospacing="0" w:after="0" w:afterAutospacing="0" w:line="270" w:lineRule="atLeast"/>
        <w:ind w:left="1134" w:hanging="1134"/>
      </w:pPr>
    </w:p>
    <w:p w:rsidR="00887F18" w:rsidRDefault="00887F18" w:rsidP="00817C51">
      <w:pPr>
        <w:pStyle w:val="c0"/>
        <w:spacing w:before="0" w:beforeAutospacing="0" w:after="0" w:afterAutospacing="0" w:line="270" w:lineRule="atLeast"/>
      </w:pPr>
      <w:r w:rsidRPr="00B5484E">
        <w:rPr>
          <w:b/>
        </w:rPr>
        <w:t>Ведущий:</w:t>
      </w:r>
      <w:r w:rsidRPr="00B5484E">
        <w:rPr>
          <w:rStyle w:val="c4"/>
        </w:rPr>
        <w:t>   Сказочной волшебною страною</w:t>
      </w:r>
    </w:p>
    <w:p w:rsidR="00887F18" w:rsidRPr="00B5484E" w:rsidRDefault="00887F18" w:rsidP="00817C51">
      <w:pPr>
        <w:pStyle w:val="c0"/>
        <w:spacing w:before="0" w:beforeAutospacing="0" w:after="0" w:afterAutospacing="0" w:line="270" w:lineRule="atLeast"/>
        <w:ind w:left="1134"/>
      </w:pPr>
      <w:r w:rsidRPr="00B5484E">
        <w:rPr>
          <w:rStyle w:val="c4"/>
        </w:rPr>
        <w:t>Детство остаётся за спиною –</w:t>
      </w:r>
    </w:p>
    <w:p w:rsidR="00887F18" w:rsidRDefault="00887F18" w:rsidP="00817C51">
      <w:pPr>
        <w:pStyle w:val="c0"/>
        <w:spacing w:before="0" w:beforeAutospacing="0" w:after="0" w:afterAutospacing="0" w:line="270" w:lineRule="atLeast"/>
        <w:ind w:left="1134"/>
        <w:jc w:val="both"/>
      </w:pPr>
      <w:r w:rsidRPr="00B5484E">
        <w:rPr>
          <w:rStyle w:val="c4"/>
        </w:rPr>
        <w:t>Детство, словно пёрышко жар – птицы</w:t>
      </w:r>
    </w:p>
    <w:p w:rsidR="00887F18" w:rsidRDefault="00887F18" w:rsidP="00817C51">
      <w:pPr>
        <w:pStyle w:val="c0"/>
        <w:spacing w:before="0" w:beforeAutospacing="0" w:after="0" w:afterAutospacing="0" w:line="270" w:lineRule="atLeast"/>
        <w:ind w:left="1134"/>
        <w:jc w:val="both"/>
        <w:rPr>
          <w:rStyle w:val="c4"/>
        </w:rPr>
      </w:pPr>
      <w:r w:rsidRPr="00B5484E">
        <w:rPr>
          <w:rStyle w:val="c4"/>
        </w:rPr>
        <w:t>Даже вдалеке всегда искрится!</w:t>
      </w:r>
    </w:p>
    <w:p w:rsidR="00887F18" w:rsidRDefault="00887F18" w:rsidP="00817C51">
      <w:pPr>
        <w:pStyle w:val="c0"/>
        <w:spacing w:before="0" w:beforeAutospacing="0" w:after="0" w:afterAutospacing="0" w:line="270" w:lineRule="atLeast"/>
        <w:ind w:left="1134"/>
        <w:jc w:val="both"/>
        <w:rPr>
          <w:rStyle w:val="c4"/>
        </w:rPr>
      </w:pPr>
    </w:p>
    <w:p w:rsidR="00887F18" w:rsidRDefault="00887F18" w:rsidP="00B5484E">
      <w:pPr>
        <w:pStyle w:val="c0"/>
        <w:spacing w:before="0" w:beforeAutospacing="0" w:after="0" w:afterAutospacing="0" w:line="270" w:lineRule="atLeast"/>
        <w:jc w:val="both"/>
        <w:rPr>
          <w:rStyle w:val="c4"/>
        </w:rPr>
      </w:pPr>
      <w:r w:rsidRPr="00F21FE6">
        <w:rPr>
          <w:rStyle w:val="c4"/>
          <w:b/>
        </w:rPr>
        <w:t xml:space="preserve">Ведущий: </w:t>
      </w:r>
      <w:r>
        <w:rPr>
          <w:rStyle w:val="c4"/>
        </w:rPr>
        <w:t>А сейчас, уважаемые гости, в нашей сказке наступает торжественный момент!</w:t>
      </w:r>
    </w:p>
    <w:p w:rsidR="00887F18" w:rsidRPr="00F21FE6" w:rsidRDefault="00887F18" w:rsidP="00B5484E">
      <w:pPr>
        <w:pStyle w:val="c0"/>
        <w:spacing w:before="0" w:beforeAutospacing="0" w:after="0" w:afterAutospacing="0" w:line="270" w:lineRule="atLeast"/>
        <w:jc w:val="both"/>
      </w:pPr>
    </w:p>
    <w:p w:rsidR="00887F18" w:rsidRPr="00BF432B" w:rsidRDefault="00887F18" w:rsidP="00817C51">
      <w:pPr>
        <w:pStyle w:val="c0"/>
        <w:spacing w:before="0" w:beforeAutospacing="0" w:after="0" w:afterAutospacing="0" w:line="270" w:lineRule="atLeast"/>
        <w:ind w:left="1134" w:hanging="1134"/>
        <w:rPr>
          <w:rStyle w:val="c4"/>
        </w:rPr>
      </w:pPr>
      <w:r w:rsidRPr="00BF432B">
        <w:rPr>
          <w:b/>
        </w:rPr>
        <w:t>Ведущий:</w:t>
      </w:r>
      <w:r>
        <w:t xml:space="preserve"> В</w:t>
      </w:r>
      <w:r w:rsidRPr="00BF432B">
        <w:rPr>
          <w:shd w:val="clear" w:color="auto" w:fill="FFFFFF"/>
        </w:rPr>
        <w:t xml:space="preserve">стречайте, приветствуйте жизнерадостных, обаятельных, блистательных, замечательных выпускников нашей школы -  </w:t>
      </w:r>
      <w:r w:rsidRPr="00BF432B">
        <w:rPr>
          <w:rStyle w:val="c4"/>
        </w:rPr>
        <w:t xml:space="preserve">выпускников 2014 года муниципального бюджетного общеобразовательного учреждения «Обоянская средняя общеобразовательная школа № 3». </w:t>
      </w:r>
    </w:p>
    <w:p w:rsidR="00887F18" w:rsidRDefault="00887F18" w:rsidP="00817C51">
      <w:pPr>
        <w:pStyle w:val="c0"/>
        <w:spacing w:before="0" w:beforeAutospacing="0" w:after="0" w:afterAutospacing="0" w:line="270" w:lineRule="atLeast"/>
        <w:jc w:val="center"/>
        <w:rPr>
          <w:rStyle w:val="apple-converted-space"/>
          <w:bCs/>
          <w:i/>
        </w:rPr>
      </w:pPr>
      <w:r w:rsidRPr="00BF432B">
        <w:rPr>
          <w:rStyle w:val="apple-converted-space"/>
          <w:bCs/>
          <w:i/>
        </w:rPr>
        <w:t>(Звучит громкая музыка _____________</w:t>
      </w:r>
      <w:r>
        <w:rPr>
          <w:rStyle w:val="apple-converted-space"/>
          <w:bCs/>
          <w:i/>
        </w:rPr>
        <w:t>___________________</w:t>
      </w:r>
      <w:r w:rsidRPr="00BF432B">
        <w:rPr>
          <w:rStyle w:val="apple-converted-space"/>
          <w:bCs/>
          <w:i/>
        </w:rPr>
        <w:t>_.</w:t>
      </w: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  <w:r w:rsidRPr="00BF432B">
        <w:rPr>
          <w:rStyle w:val="c2c5"/>
          <w:bCs/>
          <w:i/>
        </w:rPr>
        <w:t xml:space="preserve"> Выпускники по одному под аплодисменты и музыку поднимаются на сцену в сопровождении слайда и слов ведущих о каждом)</w:t>
      </w: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Pr="00BF432B" w:rsidRDefault="00887F18" w:rsidP="00305DD7">
      <w:pPr>
        <w:pStyle w:val="c0"/>
        <w:spacing w:before="0" w:beforeAutospacing="0" w:after="0" w:afterAutospacing="0" w:line="270" w:lineRule="atLeast"/>
        <w:rPr>
          <w:rStyle w:val="c2c5"/>
          <w:bCs/>
          <w:i/>
        </w:rPr>
      </w:pPr>
    </w:p>
    <w:p w:rsidR="00887F18" w:rsidRDefault="00887F18" w:rsidP="00BF432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887F18" w:rsidRPr="00305DD7" w:rsidRDefault="00887F18" w:rsidP="00BF432B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  </w:t>
      </w:r>
      <w:r w:rsidRPr="00BB62D7">
        <w:rPr>
          <w:rFonts w:ascii="Times New Roman" w:hAnsi="Times New Roman"/>
          <w:b/>
          <w:i/>
          <w:sz w:val="40"/>
          <w:szCs w:val="40"/>
        </w:rPr>
        <w:t>Абрамова Лилия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Красивая, милая, нежная –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Это солнце играет лучиком.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Лилия – это глоток надежды</w:t>
      </w:r>
    </w:p>
    <w:p w:rsidR="00887F18" w:rsidRPr="00910CEF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весну, на любовь, на лучшее.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Желаем счастья мы тебе,</w:t>
      </w:r>
    </w:p>
    <w:p w:rsidR="00887F18" w:rsidRPr="00323C0D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Любви, здоровья и удачи!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 </w:t>
      </w:r>
      <w:r w:rsidRPr="00BB62D7">
        <w:rPr>
          <w:rFonts w:ascii="Times New Roman" w:hAnsi="Times New Roman"/>
          <w:b/>
          <w:i/>
          <w:sz w:val="40"/>
          <w:szCs w:val="40"/>
        </w:rPr>
        <w:t>Быканов Алексей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Наш Леша, знакомьтесь, вот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Походкой легкою идет.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Он скромен, весь в себе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Идет достойно по судьбе.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Ты молодчина, так держать,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Себе умеешь уважать!</w:t>
      </w:r>
    </w:p>
    <w:p w:rsidR="00887F18" w:rsidRPr="00BB62D7" w:rsidRDefault="00887F18" w:rsidP="00BF432B">
      <w:pPr>
        <w:spacing w:after="0"/>
        <w:rPr>
          <w:rFonts w:ascii="Times New Roman" w:hAnsi="Times New Roman"/>
          <w:b/>
          <w:i/>
          <w:sz w:val="40"/>
          <w:szCs w:val="40"/>
        </w:rPr>
      </w:pPr>
      <w:r w:rsidRPr="00BB62D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Быканова Анна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прелестна, весела,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танцуешь и поешь,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Всем улыбки раздаешь.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Озорно глаза блестят,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Покорить весь мир хотят.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тебе он покорится,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Чтобы сердце словно птица,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Безудержно, вольно, смело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счастью радостно летело!</w:t>
      </w:r>
    </w:p>
    <w:p w:rsidR="00887F18" w:rsidRPr="00BB62D7" w:rsidRDefault="00887F18" w:rsidP="00BF432B">
      <w:pPr>
        <w:spacing w:after="0"/>
        <w:rPr>
          <w:rFonts w:ascii="Times New Roman" w:hAnsi="Times New Roman"/>
          <w:sz w:val="40"/>
          <w:szCs w:val="40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Винокуров Роман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Улыбкою своею чарует девчат,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 тайно вздыхая, о нем говорят.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Он добр и внимателен, весел и смел.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сбудется все, что ты захотел!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Пусть красивою дорогой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Будет виться жизнь твоя, 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Счастье пусть шагает в ногу,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невзгод тебя храня.</w:t>
      </w:r>
    </w:p>
    <w:p w:rsidR="00887F18" w:rsidRPr="00BB62D7" w:rsidRDefault="00887F18" w:rsidP="00BF432B">
      <w:pPr>
        <w:spacing w:after="0"/>
        <w:rPr>
          <w:rFonts w:ascii="Times New Roman" w:hAnsi="Times New Roman"/>
          <w:sz w:val="40"/>
          <w:szCs w:val="40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Власенко Денис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Наш Денис, он парень чудный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Откровенный, честный, мудрый.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Добрый и общительный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Смелый и решительный.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87F18" w:rsidRPr="00BB62D7" w:rsidRDefault="00887F18" w:rsidP="00BF432B">
      <w:pPr>
        <w:spacing w:after="0"/>
        <w:rPr>
          <w:rFonts w:ascii="Times New Roman" w:hAnsi="Times New Roman"/>
          <w:sz w:val="40"/>
          <w:szCs w:val="40"/>
        </w:rPr>
      </w:pPr>
      <w:r w:rsidRPr="00BB62D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Долгова Анастасия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изгибе губ – молчания печать,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 словно ангел, вся – очарованье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кто бы мог подумать, что земля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Еще родит подобные созданья.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Зуборева Олеся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Прелестна обликом, нежна,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Ну как в такую не влюбиться!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всех делах ты хороша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жизнью можешь ты гордиться.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Добилась в ней всего на «пять»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продолжаешь ты стремиться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Примером быть, свет излучать,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делах быть первой мастерицей!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Озеров Алексей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17598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Весь мир лежит у ног твоих.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Ты лучшую дорогу найди средь всех дорог,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Уверенно и смело смотри в глаза судьбе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И выбирай то дело, что счастье даст тебе.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Друзей найди надежных,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Путей не бойся сложных.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Всегда вперед иди!</w:t>
      </w:r>
    </w:p>
    <w:p w:rsidR="00887F18" w:rsidRPr="00BB62D7" w:rsidRDefault="00887F18" w:rsidP="00BF432B">
      <w:pPr>
        <w:spacing w:after="0"/>
        <w:rPr>
          <w:rFonts w:ascii="Times New Roman" w:hAnsi="Times New Roman"/>
          <w:sz w:val="40"/>
          <w:szCs w:val="40"/>
        </w:rPr>
      </w:pPr>
      <w:r w:rsidRPr="00BB62D7">
        <w:rPr>
          <w:rFonts w:ascii="Times New Roman" w:hAnsi="Times New Roman"/>
          <w:b/>
          <w:sz w:val="28"/>
          <w:szCs w:val="28"/>
        </w:rPr>
        <w:t>Ведущий: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Рябцев Денис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Он к совершенству держит путь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Вещей узнать стремится суть.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Разносторонне образован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Наш Денис – энциклопедист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Он и физически подкован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Спортсмен, отличник и артист.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Работы трудной не боится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И в жизни к лучшему стремится.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1759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7598A">
        <w:rPr>
          <w:rFonts w:ascii="Times New Roman" w:hAnsi="Times New Roman"/>
          <w:b/>
          <w:sz w:val="28"/>
          <w:szCs w:val="28"/>
        </w:rPr>
        <w:t>Ведущий:</w:t>
      </w:r>
      <w:r w:rsidRPr="00BB62D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B62D7">
        <w:rPr>
          <w:rFonts w:ascii="Times New Roman" w:hAnsi="Times New Roman"/>
          <w:b/>
          <w:i/>
          <w:sz w:val="40"/>
          <w:szCs w:val="40"/>
        </w:rPr>
        <w:t>Смольнякова Екатерина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Для нашей Кати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нет преград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Она жемчужина вселенной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И ей к лицу любой наряд –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Экстравагантна, вкус отменный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br/>
        <w:t>Чуть-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чуть застенчива она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Уверена в себе, критична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Красива, женственна, стройна</w:t>
      </w:r>
      <w:r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Решительна и романтична.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17598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7598A">
        <w:rPr>
          <w:rFonts w:ascii="Times New Roman" w:hAnsi="Times New Roman"/>
          <w:b/>
          <w:sz w:val="28"/>
          <w:szCs w:val="28"/>
        </w:rPr>
        <w:t>Ведущий:</w:t>
      </w:r>
      <w:r w:rsidRPr="0017598A">
        <w:rPr>
          <w:rFonts w:ascii="Times New Roman" w:hAnsi="Times New Roman"/>
          <w:b/>
          <w:sz w:val="40"/>
          <w:szCs w:val="40"/>
        </w:rPr>
        <w:t xml:space="preserve"> </w:t>
      </w:r>
      <w:r w:rsidRPr="0017598A">
        <w:rPr>
          <w:rFonts w:ascii="Times New Roman" w:hAnsi="Times New Roman"/>
          <w:b/>
          <w:i/>
          <w:sz w:val="40"/>
          <w:szCs w:val="40"/>
        </w:rPr>
        <w:t>Шаповалов Максим</w:t>
      </w:r>
    </w:p>
    <w:p w:rsidR="00887F18" w:rsidRPr="00323C0D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323C0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Весёлый и радостный часто бывает,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И слово на ветер Максим не бросает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Он верный товарищ и преданный друг,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  <w:t>В работе поддержит, украсит досуг.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br/>
      </w:r>
      <w:r w:rsidRPr="00323C0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</w:p>
    <w:p w:rsidR="00887F18" w:rsidRDefault="00887F18" w:rsidP="00817C51">
      <w:pPr>
        <w:pStyle w:val="c0"/>
        <w:spacing w:before="0" w:beforeAutospacing="0" w:after="0" w:afterAutospacing="0" w:line="270" w:lineRule="atLeast"/>
        <w:jc w:val="center"/>
        <w:rPr>
          <w:rStyle w:val="c2c5"/>
          <w:bCs/>
          <w:i/>
        </w:rPr>
      </w:pPr>
      <w:r w:rsidRPr="00BF432B">
        <w:rPr>
          <w:rStyle w:val="c2c5"/>
          <w:bCs/>
          <w:i/>
        </w:rPr>
        <w:t>(Выпускники выст</w:t>
      </w:r>
      <w:r>
        <w:rPr>
          <w:rStyle w:val="c2c5"/>
          <w:bCs/>
          <w:i/>
        </w:rPr>
        <w:t>раиваются полукругом на сцене</w:t>
      </w:r>
      <w:r w:rsidRPr="00BF432B">
        <w:rPr>
          <w:rStyle w:val="c2c5"/>
          <w:bCs/>
          <w:i/>
        </w:rPr>
        <w:t>.)</w:t>
      </w:r>
    </w:p>
    <w:p w:rsidR="00887F18" w:rsidRDefault="00887F18" w:rsidP="00817C51">
      <w:pPr>
        <w:pStyle w:val="c0"/>
        <w:spacing w:before="0" w:beforeAutospacing="0" w:after="0" w:afterAutospacing="0" w:line="270" w:lineRule="atLeast"/>
        <w:jc w:val="center"/>
        <w:rPr>
          <w:rStyle w:val="c2c5"/>
          <w:bCs/>
          <w:i/>
        </w:rPr>
      </w:pPr>
    </w:p>
    <w:p w:rsidR="00887F18" w:rsidRDefault="00887F18" w:rsidP="00022BE2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color w:val="333333"/>
          <w:shd w:val="clear" w:color="auto" w:fill="FFFFFF"/>
        </w:rPr>
      </w:pPr>
      <w:r w:rsidRPr="004E60BE">
        <w:rPr>
          <w:b/>
          <w:bCs/>
          <w:color w:val="333333"/>
          <w:shd w:val="clear" w:color="auto" w:fill="FFFFFF"/>
        </w:rPr>
        <w:t>Ведущий:</w:t>
      </w:r>
      <w:r>
        <w:rPr>
          <w:color w:val="333333"/>
          <w:shd w:val="clear" w:color="auto" w:fill="FFFFFF"/>
        </w:rPr>
        <w:t xml:space="preserve"> </w:t>
      </w:r>
      <w:r w:rsidRPr="004E60BE">
        <w:rPr>
          <w:color w:val="333333"/>
          <w:shd w:val="clear" w:color="auto" w:fill="FFFFFF"/>
        </w:rPr>
        <w:t>Торжественная часть выпускного вечера объявляется открытой.</w:t>
      </w:r>
    </w:p>
    <w:p w:rsidR="00887F18" w:rsidRPr="007D0C67" w:rsidRDefault="00887F18" w:rsidP="00022BE2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color w:val="333333"/>
          <w:u w:val="single"/>
          <w:shd w:val="clear" w:color="auto" w:fill="FFFFFF"/>
        </w:rPr>
      </w:pPr>
      <w:r w:rsidRPr="007D0C67">
        <w:rPr>
          <w:i/>
          <w:color w:val="333333"/>
          <w:shd w:val="clear" w:color="auto" w:fill="FFFFFF"/>
        </w:rPr>
        <w:t xml:space="preserve">                                                    </w:t>
      </w:r>
      <w:r w:rsidRPr="007D0C67">
        <w:rPr>
          <w:i/>
          <w:color w:val="333333"/>
          <w:u w:val="single"/>
          <w:shd w:val="clear" w:color="auto" w:fill="FFFFFF"/>
        </w:rPr>
        <w:t>(Звучит Гимн России.)</w:t>
      </w:r>
      <w:r w:rsidRPr="007D0C67">
        <w:rPr>
          <w:color w:val="333333"/>
          <w:u w:val="single"/>
          <w:shd w:val="clear" w:color="auto" w:fill="FFFFFF"/>
        </w:rPr>
        <w:t xml:space="preserve"> </w:t>
      </w:r>
    </w:p>
    <w:p w:rsidR="00887F18" w:rsidRDefault="00887F18" w:rsidP="00022BE2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color w:val="333333"/>
          <w:shd w:val="clear" w:color="auto" w:fill="FFFFFF"/>
        </w:rPr>
      </w:pPr>
      <w:r>
        <w:rPr>
          <w:color w:val="333333"/>
          <w:shd w:val="clear" w:color="auto" w:fill="FFFFFF"/>
        </w:rPr>
        <w:t xml:space="preserve">                   </w:t>
      </w:r>
      <w:r w:rsidRPr="004E60BE">
        <w:rPr>
          <w:color w:val="333333"/>
          <w:shd w:val="clear" w:color="auto" w:fill="FFFFFF"/>
        </w:rPr>
        <w:t>Прошу садиться.</w:t>
      </w:r>
    </w:p>
    <w:p w:rsidR="00887F18" w:rsidRDefault="00887F18" w:rsidP="00022BE2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color w:val="333333"/>
          <w:shd w:val="clear" w:color="auto" w:fill="FFFFFF"/>
        </w:rPr>
      </w:pPr>
    </w:p>
    <w:p w:rsidR="00887F18" w:rsidRPr="00682E0D" w:rsidRDefault="00887F18" w:rsidP="00022BE2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color w:val="000000"/>
        </w:rPr>
      </w:pPr>
      <w:r w:rsidRPr="003D6059">
        <w:rPr>
          <w:b/>
          <w:color w:val="000000"/>
        </w:rPr>
        <w:t xml:space="preserve"> </w:t>
      </w:r>
      <w:r>
        <w:rPr>
          <w:b/>
          <w:color w:val="000000"/>
        </w:rPr>
        <w:t>Ведущий</w:t>
      </w:r>
      <w:r w:rsidRPr="001E2E6B">
        <w:rPr>
          <w:b/>
          <w:color w:val="000000"/>
        </w:rPr>
        <w:t>:</w:t>
      </w:r>
      <w:r w:rsidRPr="001E2E6B">
        <w:rPr>
          <w:color w:val="000000"/>
        </w:rPr>
        <w:t xml:space="preserve"> </w:t>
      </w:r>
      <w:r>
        <w:rPr>
          <w:color w:val="000000"/>
        </w:rPr>
        <w:t>На нашем празднике присутствуют гости</w:t>
      </w:r>
    </w:p>
    <w:p w:rsidR="00887F18" w:rsidRPr="003D6059" w:rsidRDefault="00887F18" w:rsidP="00022BE2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87F18" w:rsidRPr="006375E5" w:rsidRDefault="00887F18" w:rsidP="00022BE2">
      <w:pPr>
        <w:pStyle w:val="c0"/>
        <w:spacing w:before="0" w:beforeAutospacing="0" w:after="0" w:afterAutospacing="0" w:line="270" w:lineRule="atLeast"/>
        <w:jc w:val="both"/>
        <w:rPr>
          <w:rStyle w:val="c2c5"/>
          <w:bCs/>
          <w:i/>
          <w:color w:val="333333"/>
        </w:rPr>
      </w:pPr>
      <w:r>
        <w:rPr>
          <w:rStyle w:val="c2c5"/>
          <w:bCs/>
          <w:i/>
          <w:color w:val="333333"/>
        </w:rPr>
        <w:t xml:space="preserve"> Выходят дети-ведущие</w:t>
      </w:r>
    </w:p>
    <w:p w:rsidR="00887F18" w:rsidRDefault="00887F18" w:rsidP="00022BE2">
      <w:pPr>
        <w:pStyle w:val="c0"/>
        <w:spacing w:before="0" w:beforeAutospacing="0" w:after="0" w:afterAutospacing="0" w:line="270" w:lineRule="atLeast"/>
        <w:jc w:val="both"/>
        <w:rPr>
          <w:i/>
          <w:color w:val="000000"/>
        </w:rPr>
      </w:pPr>
    </w:p>
    <w:p w:rsidR="00887F18" w:rsidRPr="001E2E6B" w:rsidRDefault="00887F18" w:rsidP="00022BE2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b/>
          <w:bCs/>
          <w:color w:val="333333"/>
        </w:rPr>
        <w:t>Девочка</w:t>
      </w:r>
      <w:r w:rsidRPr="001E2E6B">
        <w:rPr>
          <w:rStyle w:val="c2"/>
          <w:b/>
          <w:bCs/>
          <w:color w:val="333333"/>
        </w:rPr>
        <w:t>:</w:t>
      </w:r>
      <w:r w:rsidRPr="001E2E6B">
        <w:rPr>
          <w:rStyle w:val="apple-converted-space"/>
          <w:b/>
          <w:bCs/>
          <w:color w:val="333333"/>
        </w:rPr>
        <w:t> </w:t>
      </w:r>
      <w:r>
        <w:rPr>
          <w:rStyle w:val="c4"/>
          <w:color w:val="333333"/>
        </w:rPr>
        <w:t>Ой, какие  взрослые мальчики и девочки</w:t>
      </w:r>
      <w:r w:rsidRPr="001E2E6B">
        <w:rPr>
          <w:rStyle w:val="c4"/>
          <w:color w:val="333333"/>
        </w:rPr>
        <w:t>!!!</w:t>
      </w:r>
    </w:p>
    <w:p w:rsidR="00887F18" w:rsidRPr="001E2E6B" w:rsidRDefault="00887F18" w:rsidP="00022BE2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b/>
          <w:bCs/>
          <w:color w:val="333333"/>
        </w:rPr>
        <w:t>Мальчик:</w:t>
      </w:r>
      <w:r>
        <w:rPr>
          <w:rStyle w:val="c4"/>
          <w:color w:val="333333"/>
        </w:rPr>
        <w:t xml:space="preserve"> Н</w:t>
      </w:r>
      <w:r w:rsidRPr="001E2E6B">
        <w:rPr>
          <w:rStyle w:val="c4"/>
          <w:color w:val="333333"/>
        </w:rPr>
        <w:t>аверно</w:t>
      </w:r>
      <w:r>
        <w:rPr>
          <w:rStyle w:val="c4"/>
          <w:color w:val="333333"/>
        </w:rPr>
        <w:t>е, они</w:t>
      </w:r>
      <w:r w:rsidRPr="001E2E6B">
        <w:rPr>
          <w:rStyle w:val="c4"/>
          <w:color w:val="333333"/>
        </w:rPr>
        <w:t xml:space="preserve"> очень умные!!!!</w:t>
      </w:r>
    </w:p>
    <w:p w:rsidR="00887F18" w:rsidRPr="001E2E6B" w:rsidRDefault="00887F18" w:rsidP="00022BE2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b/>
          <w:bCs/>
          <w:color w:val="333333"/>
        </w:rPr>
        <w:t>Девочка</w:t>
      </w:r>
      <w:r w:rsidRPr="001E2E6B">
        <w:rPr>
          <w:rStyle w:val="c2"/>
          <w:b/>
          <w:bCs/>
          <w:color w:val="333333"/>
        </w:rPr>
        <w:t>:</w:t>
      </w:r>
      <w:r w:rsidRPr="001E2E6B">
        <w:rPr>
          <w:rStyle w:val="c4"/>
          <w:color w:val="333333"/>
        </w:rPr>
        <w:t> </w:t>
      </w:r>
      <w:r>
        <w:rPr>
          <w:rStyle w:val="c4"/>
          <w:color w:val="333333"/>
        </w:rPr>
        <w:t>А какие красивые!</w:t>
      </w:r>
    </w:p>
    <w:p w:rsidR="00887F18" w:rsidRPr="001E2E6B" w:rsidRDefault="00887F18" w:rsidP="00022BE2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b/>
          <w:bCs/>
          <w:color w:val="333333"/>
        </w:rPr>
        <w:t>Мальчик</w:t>
      </w:r>
      <w:r w:rsidRPr="001E2E6B">
        <w:rPr>
          <w:rStyle w:val="c2"/>
          <w:b/>
          <w:bCs/>
          <w:color w:val="333333"/>
        </w:rPr>
        <w:t>:</w:t>
      </w:r>
      <w:r w:rsidRPr="001E2E6B">
        <w:rPr>
          <w:rStyle w:val="apple-converted-space"/>
          <w:b/>
          <w:bCs/>
          <w:color w:val="333333"/>
        </w:rPr>
        <w:t> </w:t>
      </w:r>
      <w:r>
        <w:rPr>
          <w:rStyle w:val="c4"/>
          <w:color w:val="333333"/>
        </w:rPr>
        <w:t xml:space="preserve"> Я поня</w:t>
      </w:r>
      <w:r w:rsidRPr="001E2E6B">
        <w:rPr>
          <w:rStyle w:val="c4"/>
          <w:color w:val="333333"/>
        </w:rPr>
        <w:t>л!  Это выпускной бал!!</w:t>
      </w:r>
    </w:p>
    <w:p w:rsidR="00887F18" w:rsidRPr="001E2E6B" w:rsidRDefault="00887F18" w:rsidP="00022BE2">
      <w:pPr>
        <w:pStyle w:val="c0"/>
        <w:spacing w:before="0" w:beforeAutospacing="0" w:after="0" w:afterAutospacing="0" w:line="270" w:lineRule="atLeast"/>
        <w:jc w:val="both"/>
        <w:rPr>
          <w:color w:val="000000"/>
        </w:rPr>
      </w:pPr>
      <w:r>
        <w:rPr>
          <w:rStyle w:val="c2"/>
          <w:b/>
          <w:bCs/>
          <w:color w:val="333333"/>
        </w:rPr>
        <w:t xml:space="preserve">Девочка: </w:t>
      </w:r>
      <w:r w:rsidRPr="001E2E6B">
        <w:rPr>
          <w:rStyle w:val="apple-converted-space"/>
          <w:b/>
          <w:bCs/>
          <w:color w:val="333333"/>
        </w:rPr>
        <w:t> </w:t>
      </w:r>
      <w:r w:rsidRPr="001E2E6B">
        <w:rPr>
          <w:rStyle w:val="c4"/>
          <w:color w:val="333333"/>
        </w:rPr>
        <w:t>Выпускной бал бывает в конце сказки!</w:t>
      </w:r>
    </w:p>
    <w:p w:rsidR="00887F18" w:rsidRDefault="00887F18" w:rsidP="00022BE2">
      <w:pPr>
        <w:pStyle w:val="c8"/>
        <w:spacing w:before="0" w:beforeAutospacing="0" w:after="0" w:afterAutospacing="0"/>
        <w:rPr>
          <w:rStyle w:val="c4"/>
          <w:color w:val="333333"/>
        </w:rPr>
      </w:pPr>
      <w:r>
        <w:rPr>
          <w:rStyle w:val="c2"/>
          <w:b/>
          <w:bCs/>
          <w:color w:val="333333"/>
        </w:rPr>
        <w:t>Мальчик</w:t>
      </w:r>
      <w:r w:rsidRPr="001E2E6B">
        <w:rPr>
          <w:rStyle w:val="c2"/>
          <w:b/>
          <w:bCs/>
          <w:color w:val="333333"/>
        </w:rPr>
        <w:t>:</w:t>
      </w:r>
      <w:r w:rsidRPr="001E2E6B">
        <w:rPr>
          <w:rStyle w:val="apple-converted-space"/>
          <w:b/>
          <w:bCs/>
          <w:color w:val="333333"/>
        </w:rPr>
        <w:t> </w:t>
      </w:r>
      <w:r w:rsidRPr="001E2E6B">
        <w:rPr>
          <w:rStyle w:val="c4"/>
          <w:color w:val="333333"/>
        </w:rPr>
        <w:t>А где начало сказки?</w:t>
      </w:r>
    </w:p>
    <w:p w:rsidR="00887F18" w:rsidRDefault="00887F18" w:rsidP="00022BE2">
      <w:pPr>
        <w:pStyle w:val="c8"/>
        <w:spacing w:before="0" w:beforeAutospacing="0" w:after="0" w:afterAutospacing="0"/>
        <w:rPr>
          <w:rStyle w:val="c4"/>
          <w:color w:val="333333"/>
        </w:rPr>
      </w:pPr>
    </w:p>
    <w:p w:rsidR="00887F18" w:rsidRPr="00BF432B" w:rsidRDefault="00887F18" w:rsidP="00BF432B">
      <w:pPr>
        <w:pStyle w:val="c8"/>
        <w:spacing w:before="0" w:beforeAutospacing="0" w:after="0" w:afterAutospacing="0"/>
      </w:pPr>
      <w:r w:rsidRPr="00BF432B">
        <w:rPr>
          <w:rStyle w:val="c4"/>
          <w:b/>
        </w:rPr>
        <w:t>Выпускник:</w:t>
      </w:r>
      <w:r w:rsidRPr="00BF432B">
        <w:rPr>
          <w:rStyle w:val="c4"/>
        </w:rPr>
        <w:t xml:space="preserve"> Нашли!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 w:rsidRPr="00BF432B">
        <w:rPr>
          <w:rStyle w:val="c4"/>
          <w:b/>
        </w:rPr>
        <w:t xml:space="preserve">Выпускница: </w:t>
      </w:r>
      <w:r w:rsidRPr="00BF432B">
        <w:rPr>
          <w:rStyle w:val="c4"/>
        </w:rPr>
        <w:t>Что нашли?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>Выпускник:</w:t>
      </w:r>
      <w:r w:rsidRPr="00BF432B">
        <w:rPr>
          <w:rStyle w:val="c4"/>
        </w:rPr>
        <w:t xml:space="preserve"> Нашли волшебную лампу.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b/>
        </w:rPr>
      </w:pPr>
      <w:r w:rsidRPr="00BF432B">
        <w:rPr>
          <w:rStyle w:val="c4"/>
          <w:b/>
        </w:rPr>
        <w:t xml:space="preserve">Выпускница: </w:t>
      </w:r>
      <w:r w:rsidRPr="00BF432B">
        <w:rPr>
          <w:rStyle w:val="c4"/>
        </w:rPr>
        <w:t>Прекрасно! Сейчас с ее помощью мы попадем в сказку!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Выпускница:</w:t>
      </w:r>
      <w:r w:rsidRPr="00BF432B">
        <w:rPr>
          <w:rFonts w:ascii="Times New Roman" w:hAnsi="Times New Roman"/>
          <w:sz w:val="24"/>
          <w:szCs w:val="24"/>
        </w:rPr>
        <w:t xml:space="preserve"> Кажется, там что-то написано! </w:t>
      </w:r>
    </w:p>
    <w:p w:rsidR="00887F18" w:rsidRPr="004C1FB3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817C51">
        <w:rPr>
          <w:rFonts w:ascii="Times New Roman" w:hAnsi="Times New Roman"/>
          <w:b/>
          <w:sz w:val="24"/>
          <w:szCs w:val="24"/>
        </w:rPr>
        <w:t>Выпускник: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72BB1">
        <w:rPr>
          <w:rFonts w:ascii="Times New Roman" w:hAnsi="Times New Roman"/>
          <w:i/>
          <w:sz w:val="24"/>
          <w:szCs w:val="24"/>
        </w:rPr>
        <w:t>(читает)</w:t>
      </w:r>
      <w:r>
        <w:rPr>
          <w:rFonts w:ascii="Times New Roman" w:hAnsi="Times New Roman"/>
          <w:sz w:val="24"/>
          <w:szCs w:val="24"/>
        </w:rPr>
        <w:t xml:space="preserve"> «Осторожно потрите волшеб</w:t>
      </w:r>
      <w:r w:rsidRPr="00BF432B">
        <w:rPr>
          <w:rFonts w:ascii="Times New Roman" w:hAnsi="Times New Roman"/>
          <w:sz w:val="24"/>
          <w:szCs w:val="24"/>
        </w:rPr>
        <w:t>ную лампу, и только тогда начнется сказка!</w:t>
      </w:r>
      <w:r>
        <w:rPr>
          <w:rFonts w:ascii="Times New Roman" w:hAnsi="Times New Roman"/>
          <w:sz w:val="24"/>
          <w:szCs w:val="24"/>
        </w:rPr>
        <w:t>»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5D29C9">
        <w:rPr>
          <w:rFonts w:ascii="Times New Roman" w:hAnsi="Times New Roman"/>
          <w:b/>
          <w:sz w:val="24"/>
          <w:szCs w:val="24"/>
        </w:rPr>
        <w:t>Девочка:</w:t>
      </w:r>
      <w:r>
        <w:rPr>
          <w:rFonts w:ascii="Times New Roman" w:hAnsi="Times New Roman"/>
          <w:sz w:val="24"/>
          <w:szCs w:val="24"/>
        </w:rPr>
        <w:t xml:space="preserve"> Итак, </w:t>
      </w:r>
    </w:p>
    <w:p w:rsidR="00887F18" w:rsidRPr="004B4DAA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5D29C9">
        <w:rPr>
          <w:rFonts w:ascii="Times New Roman" w:hAnsi="Times New Roman"/>
          <w:b/>
          <w:sz w:val="24"/>
          <w:szCs w:val="24"/>
        </w:rPr>
        <w:t>Вместе:</w:t>
      </w:r>
      <w:r>
        <w:rPr>
          <w:rFonts w:ascii="Times New Roman" w:hAnsi="Times New Roman"/>
          <w:sz w:val="24"/>
          <w:szCs w:val="24"/>
        </w:rPr>
        <w:t xml:space="preserve"> Мы начинаем нашу сказку.</w:t>
      </w:r>
    </w:p>
    <w:p w:rsidR="00887F18" w:rsidRDefault="00887F18" w:rsidP="00817C51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F21FE6">
        <w:rPr>
          <w:rFonts w:ascii="Times New Roman" w:hAnsi="Times New Roman"/>
          <w:i/>
          <w:sz w:val="24"/>
          <w:szCs w:val="24"/>
        </w:rPr>
        <w:t>(звучит музыка, выпускники спускаются в зал, входят ведущие)</w:t>
      </w:r>
    </w:p>
    <w:p w:rsidR="00887F18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1134" w:hanging="1134"/>
      </w:pPr>
      <w:r w:rsidRPr="00BF432B">
        <w:rPr>
          <w:b/>
        </w:rPr>
        <w:t>Ведущий:</w:t>
      </w:r>
      <w:r w:rsidRPr="00BF432B">
        <w:t xml:space="preserve"> Сосуд старинный поднят был</w:t>
      </w:r>
      <w:r w:rsidRPr="00BF432B">
        <w:br/>
        <w:t>Из волн таинственного моря.</w:t>
      </w:r>
      <w:r w:rsidRPr="00BF432B">
        <w:br/>
        <w:t>А в нем – седой волшебный джин</w:t>
      </w:r>
      <w:r w:rsidRPr="00BF432B">
        <w:br/>
        <w:t>Томится в вековой неволе!</w:t>
      </w:r>
    </w:p>
    <w:p w:rsidR="00887F18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1134" w:hanging="1134"/>
      </w:pPr>
    </w:p>
    <w:p w:rsidR="00887F18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1134" w:hanging="1134"/>
      </w:pPr>
      <w:r w:rsidRPr="00BF432B">
        <w:rPr>
          <w:b/>
        </w:rPr>
        <w:t>Ведущий:</w:t>
      </w:r>
      <w:r w:rsidRPr="00BF432B">
        <w:t xml:space="preserve"> На дне сосуд покрылся тиной,</w:t>
      </w:r>
      <w:r w:rsidRPr="00BF432B">
        <w:br/>
        <w:t>А джин порядком заскучал.</w:t>
      </w:r>
      <w:r w:rsidRPr="00BF432B">
        <w:br/>
        <w:t>Он ждал, когда откроют пробку,</w:t>
      </w:r>
      <w:r w:rsidRPr="00BF432B">
        <w:br/>
        <w:t>И даже малость одичал…</w:t>
      </w:r>
    </w:p>
    <w:p w:rsidR="00887F18" w:rsidRPr="00BF432B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1134" w:hanging="1134"/>
      </w:pPr>
    </w:p>
    <w:p w:rsidR="00887F18" w:rsidRPr="00BF432B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jc w:val="center"/>
        <w:rPr>
          <w:i/>
        </w:rPr>
      </w:pPr>
      <w:r w:rsidRPr="00BF432B">
        <w:rPr>
          <w:i/>
        </w:rPr>
        <w:t>Появляется джин… поет песню Джина на мотив «Ваше благородие…» из к/ф «Белое солнце пустыни»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E72BB1">
        <w:rPr>
          <w:rFonts w:ascii="Times New Roman" w:hAnsi="Times New Roman"/>
          <w:i/>
          <w:sz w:val="24"/>
          <w:szCs w:val="24"/>
          <w:shd w:val="clear" w:color="auto" w:fill="FFFFFF"/>
        </w:rPr>
        <w:t>1 куп: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Ваше благородие, о султан прекрасный!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Для кого великий ты, для кого ужасный...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Лампу Алладина погоди, не три,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Если не уверен, кто сидит внутри.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E72BB1">
        <w:rPr>
          <w:rFonts w:ascii="Times New Roman" w:hAnsi="Times New Roman"/>
          <w:i/>
          <w:sz w:val="24"/>
          <w:szCs w:val="24"/>
          <w:shd w:val="clear" w:color="auto" w:fill="FFFFFF"/>
        </w:rPr>
        <w:t>2 куп: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Если лампу потрешь, мудрый господин,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То увидишь, каков настоящий джинн.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Тайные желанья поскорей зови –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Повезет в карьере, повезет в любви!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E72BB1">
        <w:rPr>
          <w:rFonts w:ascii="Times New Roman" w:hAnsi="Times New Roman"/>
          <w:i/>
          <w:sz w:val="24"/>
          <w:szCs w:val="24"/>
          <w:shd w:val="clear" w:color="auto" w:fill="FFFFFF"/>
        </w:rPr>
        <w:t>3 куп: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Птицу Феникс достать в клетке золотой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Иль волшебный сосуд с мертвою водой,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Девять граммов в сердце или сто в кувшин –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Все в момент доставит хитроумный джинн!</w:t>
      </w:r>
    </w:p>
    <w:p w:rsidR="00887F18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709" w:hanging="709"/>
        <w:rPr>
          <w:shd w:val="clear" w:color="auto" w:fill="FFFFFF"/>
        </w:rPr>
      </w:pPr>
      <w:r w:rsidRPr="00BF432B">
        <w:rPr>
          <w:b/>
        </w:rPr>
        <w:t>Джин:</w:t>
      </w:r>
      <w:r w:rsidRPr="00BF432B">
        <w:t xml:space="preserve"> 10 тысяч лет!!! После этого ужасно ломит шею! Как хорошо тут на просторе! Очень рад видеть вас, господа! Прямо сюда прямиком из лампы прибыл джин для исполнения ваших желаний! </w:t>
      </w:r>
      <w:r w:rsidRPr="00BF432B">
        <w:rPr>
          <w:shd w:val="clear" w:color="auto" w:fill="FFFFFF"/>
        </w:rPr>
        <w:t xml:space="preserve">Однажды в восточном караван-сарае я подслушал прекрасные мудрые слова, которые хочу произнести сегодня в этом зале: пышная листва у тех деревьев, у которых корни глубокие. Вы, конечно, догадались, что речь идет о неразрывной связи наших выпускников с их  наипочтеннейшим и многоуважаемым директором Дмитриевой Любовью Дмитриевной. </w:t>
      </w:r>
    </w:p>
    <w:p w:rsidR="00887F18" w:rsidRPr="00BF432B" w:rsidRDefault="00887F18" w:rsidP="00817C51">
      <w:pPr>
        <w:pStyle w:val="NormalWeb"/>
        <w:shd w:val="clear" w:color="auto" w:fill="FDFEFF"/>
        <w:spacing w:before="0" w:beforeAutospacing="0" w:after="0" w:afterAutospacing="0" w:line="157" w:lineRule="atLeast"/>
        <w:ind w:left="709" w:hanging="709"/>
        <w:rPr>
          <w:shd w:val="clear" w:color="auto" w:fill="FFFFFF"/>
        </w:rPr>
      </w:pPr>
    </w:p>
    <w:p w:rsidR="00887F18" w:rsidRDefault="00887F18" w:rsidP="00817C51">
      <w:pPr>
        <w:pStyle w:val="c0"/>
        <w:spacing w:before="0" w:beforeAutospacing="0" w:after="0" w:afterAutospacing="0" w:line="270" w:lineRule="atLeast"/>
        <w:ind w:left="1134" w:hanging="1134"/>
        <w:jc w:val="both"/>
      </w:pPr>
      <w:r w:rsidRPr="00BF432B">
        <w:rPr>
          <w:b/>
        </w:rPr>
        <w:t xml:space="preserve">Ведущий: </w:t>
      </w:r>
      <w:r w:rsidRPr="00BF432B">
        <w:t xml:space="preserve">И сейчас, дорогие наши выпускники, для вас наступает самый важный и торжественный момент. Мы приглашаем на сцену директора школы Дмитриеву Любовь Дмитриевну и заместителя директора школы по учебно-воспитательной работе </w:t>
      </w:r>
      <w:r>
        <w:t>Арнаутову Татьяну</w:t>
      </w:r>
      <w:r w:rsidRPr="00BF432B">
        <w:t xml:space="preserve"> Николаевну, которые первыми скажут свое напутственное слово и вручат вам «путёвку в жизнь».</w:t>
      </w:r>
    </w:p>
    <w:p w:rsidR="00887F18" w:rsidRPr="00BF432B" w:rsidRDefault="00887F18" w:rsidP="00817C51">
      <w:pPr>
        <w:pStyle w:val="c0"/>
        <w:spacing w:before="0" w:beforeAutospacing="0" w:after="0" w:afterAutospacing="0" w:line="270" w:lineRule="atLeast"/>
        <w:ind w:left="1134" w:hanging="1134"/>
        <w:jc w:val="both"/>
      </w:pPr>
    </w:p>
    <w:p w:rsidR="00887F18" w:rsidRPr="00BF432B" w:rsidRDefault="00887F18" w:rsidP="00817C51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  <w:r w:rsidRPr="00BF432B">
        <w:rPr>
          <w:i/>
        </w:rPr>
        <w:t>Зачитывается приказ о вручении аттестатов, медалей.</w:t>
      </w:r>
    </w:p>
    <w:p w:rsidR="00887F18" w:rsidRDefault="00887F18" w:rsidP="00817C51">
      <w:pPr>
        <w:pStyle w:val="NormalWeb"/>
        <w:shd w:val="clear" w:color="auto" w:fill="FFFFFF"/>
        <w:spacing w:before="0" w:beforeAutospacing="0" w:after="0" w:afterAutospacing="0" w:line="257" w:lineRule="atLeast"/>
        <w:ind w:left="1560" w:hanging="1560"/>
        <w:textAlignment w:val="top"/>
        <w:rPr>
          <w:b/>
        </w:rPr>
      </w:pPr>
    </w:p>
    <w:p w:rsidR="00887F18" w:rsidRDefault="00887F18" w:rsidP="00EA2DBC">
      <w:pPr>
        <w:pStyle w:val="NormalWeb"/>
        <w:shd w:val="clear" w:color="auto" w:fill="FFFFFF"/>
        <w:spacing w:before="0" w:beforeAutospacing="0" w:after="0" w:afterAutospacing="0" w:line="257" w:lineRule="atLeast"/>
        <w:ind w:left="1080" w:hanging="1080"/>
        <w:textAlignment w:val="top"/>
      </w:pPr>
      <w:r w:rsidRPr="00BF432B">
        <w:rPr>
          <w:b/>
        </w:rPr>
        <w:t xml:space="preserve">Ведущий: </w:t>
      </w:r>
      <w:r>
        <w:t>Н</w:t>
      </w:r>
      <w:r w:rsidRPr="00BF432B">
        <w:t xml:space="preserve">а сцену приглашаются </w:t>
      </w:r>
      <w:r>
        <w:t xml:space="preserve">Рябцев Денис и его  мама </w:t>
      </w:r>
      <w:r w:rsidRPr="00BF432B">
        <w:t>Рябцев</w:t>
      </w:r>
      <w:r>
        <w:t>а</w:t>
      </w:r>
      <w:r w:rsidRPr="00BF432B">
        <w:t xml:space="preserve">  Наталья </w:t>
      </w:r>
      <w:r>
        <w:t xml:space="preserve">Анатольевна  </w:t>
      </w:r>
    </w:p>
    <w:p w:rsidR="00887F18" w:rsidRDefault="00887F18" w:rsidP="00EA2DBC">
      <w:pPr>
        <w:pStyle w:val="NormalWeb"/>
        <w:shd w:val="clear" w:color="auto" w:fill="FFFFFF"/>
        <w:spacing w:before="0" w:beforeAutospacing="0" w:after="0" w:afterAutospacing="0" w:line="257" w:lineRule="atLeast"/>
        <w:ind w:left="1080" w:hanging="1080"/>
        <w:textAlignment w:val="top"/>
        <w:rPr>
          <w:b/>
        </w:rPr>
      </w:pPr>
    </w:p>
    <w:p w:rsidR="00887F18" w:rsidRDefault="00887F18" w:rsidP="00817C51">
      <w:pPr>
        <w:pStyle w:val="NormalWeb"/>
        <w:shd w:val="clear" w:color="auto" w:fill="FFFFFF"/>
        <w:spacing w:before="0" w:beforeAutospacing="0" w:after="0" w:afterAutospacing="0" w:line="257" w:lineRule="atLeast"/>
        <w:ind w:left="1560" w:hanging="1560"/>
        <w:textAlignment w:val="top"/>
        <w:rPr>
          <w:shd w:val="clear" w:color="auto" w:fill="FFFFFF"/>
        </w:rPr>
      </w:pPr>
      <w:r w:rsidRPr="00BF432B">
        <w:rPr>
          <w:b/>
        </w:rPr>
        <w:t xml:space="preserve">Зам. по УВР:  </w:t>
      </w:r>
      <w:r w:rsidRPr="00BF432B">
        <w:rPr>
          <w:shd w:val="clear" w:color="auto" w:fill="FFFFFF"/>
        </w:rPr>
        <w:t>Аттестат особого образца и золотая медаль вручается выпускнику 11 класса Рябцеву Денису.</w:t>
      </w:r>
    </w:p>
    <w:p w:rsidR="00887F18" w:rsidRPr="00BF432B" w:rsidRDefault="00887F18" w:rsidP="00817C51">
      <w:pPr>
        <w:pStyle w:val="NormalWeb"/>
        <w:shd w:val="clear" w:color="auto" w:fill="FFFFFF"/>
        <w:spacing w:before="0" w:beforeAutospacing="0" w:after="0" w:afterAutospacing="0" w:line="257" w:lineRule="atLeast"/>
        <w:ind w:left="1560" w:hanging="1560"/>
        <w:textAlignment w:val="top"/>
        <w:rPr>
          <w:shd w:val="clear" w:color="auto" w:fill="FFFFFF"/>
        </w:rPr>
      </w:pPr>
    </w:p>
    <w:p w:rsidR="00887F18" w:rsidRPr="00BF432B" w:rsidRDefault="00887F18" w:rsidP="00EA2DBC">
      <w:pPr>
        <w:pStyle w:val="NormalWeb"/>
        <w:shd w:val="clear" w:color="auto" w:fill="FFFFFF"/>
        <w:spacing w:before="0" w:beforeAutospacing="0" w:after="0" w:afterAutospacing="0" w:line="257" w:lineRule="atLeast"/>
        <w:ind w:left="1134" w:hanging="1134"/>
        <w:textAlignment w:val="top"/>
        <w:rPr>
          <w:b/>
        </w:rPr>
      </w:pPr>
      <w:r w:rsidRPr="00BF432B">
        <w:rPr>
          <w:b/>
        </w:rPr>
        <w:t xml:space="preserve">Ведущий: </w:t>
      </w:r>
      <w:r>
        <w:t>Н</w:t>
      </w:r>
      <w:r w:rsidRPr="00BF432B">
        <w:t>а сцену приглашаются</w:t>
      </w:r>
      <w:r>
        <w:t xml:space="preserve"> Зуборева Олеся и ее родители </w:t>
      </w:r>
      <w:r w:rsidRPr="00BF432B">
        <w:t xml:space="preserve"> Зуборевы</w:t>
      </w:r>
      <w:r>
        <w:t xml:space="preserve"> Александра Юрьевна и Вячеслав Владимирович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shd w:val="clear" w:color="auto" w:fill="FFFFFF"/>
        </w:rPr>
      </w:pP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1418" w:hanging="1418"/>
        <w:textAlignment w:val="top"/>
        <w:rPr>
          <w:shd w:val="clear" w:color="auto" w:fill="FFFFFF"/>
        </w:rPr>
      </w:pPr>
      <w:r w:rsidRPr="00BF432B">
        <w:rPr>
          <w:b/>
        </w:rPr>
        <w:t>Зам.</w:t>
      </w:r>
      <w:r>
        <w:rPr>
          <w:b/>
        </w:rPr>
        <w:t xml:space="preserve"> </w:t>
      </w:r>
      <w:r w:rsidRPr="00BF432B">
        <w:rPr>
          <w:b/>
        </w:rPr>
        <w:t xml:space="preserve">по УВР: </w:t>
      </w:r>
      <w:r w:rsidRPr="00BF432B">
        <w:rPr>
          <w:shd w:val="clear" w:color="auto" w:fill="FFFFFF"/>
        </w:rPr>
        <w:t>Аттестат особого образца и серебряная  медаль вручается выпускнице 11 класса Зуборевой Олесе</w:t>
      </w:r>
    </w:p>
    <w:p w:rsidR="00887F18" w:rsidRPr="00574344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</w:p>
    <w:p w:rsidR="00887F18" w:rsidRPr="00574344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  <w:r w:rsidRPr="00574344">
        <w:rPr>
          <w:i/>
        </w:rPr>
        <w:t xml:space="preserve">Вручение аттестатов, </w:t>
      </w:r>
      <w:r>
        <w:rPr>
          <w:i/>
        </w:rPr>
        <w:t>медалисты остаются на сцене.</w:t>
      </w:r>
    </w:p>
    <w:p w:rsidR="00887F18" w:rsidRPr="00EA2DBC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  <w:u w:val="single"/>
        </w:rPr>
      </w:pPr>
      <w:r w:rsidRPr="00BF432B">
        <w:rPr>
          <w:b/>
        </w:rPr>
        <w:t>Ведущий:</w:t>
      </w:r>
      <w:r>
        <w:rPr>
          <w:b/>
        </w:rPr>
        <w:t xml:space="preserve"> </w:t>
      </w:r>
      <w:r w:rsidRPr="00EA2DBC">
        <w:t>Сло</w:t>
      </w:r>
      <w:r>
        <w:t>во предоставляется родителям медалистов.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  <w:u w:val="single"/>
        </w:rPr>
      </w:pPr>
      <w:r w:rsidRPr="00BF432B">
        <w:rPr>
          <w:i/>
          <w:u w:val="single"/>
        </w:rPr>
        <w:t>Слово родителям медалистам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  <w:u w:val="single"/>
        </w:rPr>
      </w:pPr>
    </w:p>
    <w:p w:rsidR="00887F18" w:rsidRPr="005D29C9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5D29C9">
        <w:rPr>
          <w:b/>
        </w:rPr>
        <w:t xml:space="preserve">Ведущий: </w:t>
      </w:r>
      <w:r w:rsidRPr="005D29C9">
        <w:t>Уважаемые родители</w:t>
      </w:r>
      <w:r>
        <w:t xml:space="preserve"> просим Вас занять свои места в зале.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  <w:u w:val="single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Ведущий: </w:t>
      </w:r>
      <w:r w:rsidRPr="00BF432B">
        <w:rPr>
          <w:rFonts w:ascii="Times New Roman" w:hAnsi="Times New Roman"/>
          <w:sz w:val="24"/>
          <w:szCs w:val="24"/>
        </w:rPr>
        <w:t>Слово предоставляется нашим гостям, и на эту сцену я приглашаю: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rStyle w:val="c2"/>
          <w:bCs/>
        </w:rPr>
      </w:pPr>
      <w:r w:rsidRPr="00BF432B">
        <w:rPr>
          <w:b/>
        </w:rPr>
        <w:t xml:space="preserve">Зам. по УВР:  </w:t>
      </w:r>
      <w:r w:rsidRPr="00BF432B">
        <w:rPr>
          <w:i/>
        </w:rPr>
        <w:t xml:space="preserve"> </w:t>
      </w:r>
      <w:r w:rsidRPr="00BF432B">
        <w:rPr>
          <w:rStyle w:val="c2"/>
          <w:bCs/>
        </w:rPr>
        <w:t xml:space="preserve">Аттестат  о полном среднем образовании вручается выпускникам 2013-2014 учебного года следующим учащимся: 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rStyle w:val="c2"/>
          <w:bCs/>
        </w:rPr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rStyle w:val="c2"/>
          <w:bCs/>
          <w:i/>
        </w:rPr>
      </w:pPr>
      <w:r w:rsidRPr="00BF432B">
        <w:rPr>
          <w:rStyle w:val="c2"/>
          <w:bCs/>
          <w:i/>
        </w:rPr>
        <w:t>Зачитывается приказ, и вручаются аттестаты. Все  выпускники остаются на сцене.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rStyle w:val="c2"/>
          <w:bCs/>
          <w:i/>
        </w:rPr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 xml:space="preserve">Ведущий: </w:t>
      </w:r>
      <w:r w:rsidRPr="00BF432B">
        <w:t>С напутственным словом к выпускникам обращается: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  <w:r w:rsidRPr="00BF432B">
        <w:rPr>
          <w:i/>
        </w:rPr>
        <w:t>__________________________________________________________________________________________________________________________________________________________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</w:p>
    <w:p w:rsidR="00887F18" w:rsidRDefault="00887F18" w:rsidP="00EA2DBC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b/>
          <w:i/>
          <w:u w:val="single"/>
        </w:rPr>
      </w:pPr>
      <w:r w:rsidRPr="00EA2DBC">
        <w:rPr>
          <w:b/>
          <w:i/>
          <w:u w:val="single"/>
        </w:rPr>
        <w:t>Номер</w:t>
      </w:r>
      <w:r>
        <w:rPr>
          <w:b/>
          <w:i/>
          <w:u w:val="single"/>
        </w:rPr>
        <w:t xml:space="preserve">  от 11 класса песня «Мы давно уже не дети»   </w:t>
      </w:r>
    </w:p>
    <w:p w:rsidR="00887F18" w:rsidRDefault="00887F18" w:rsidP="00EA2DBC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b/>
          <w:i/>
          <w:u w:val="single"/>
        </w:rPr>
      </w:pPr>
    </w:p>
    <w:p w:rsidR="00887F18" w:rsidRPr="00BF432B" w:rsidRDefault="00887F18" w:rsidP="005C70BE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  <w:r>
        <w:rPr>
          <w:i/>
        </w:rPr>
        <w:t>Звучит музыка, выпускники садятся на свои места в зале.</w:t>
      </w:r>
    </w:p>
    <w:p w:rsidR="00887F18" w:rsidRPr="00BF432B" w:rsidRDefault="00887F18" w:rsidP="005C70BE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>
        <w:rPr>
          <w:rStyle w:val="c4"/>
          <w:b/>
        </w:rPr>
        <w:t xml:space="preserve">Катя: </w:t>
      </w:r>
      <w:r w:rsidRPr="00BF432B">
        <w:rPr>
          <w:rStyle w:val="c4"/>
        </w:rPr>
        <w:t xml:space="preserve">А </w:t>
      </w:r>
      <w:r>
        <w:rPr>
          <w:rStyle w:val="c4"/>
        </w:rPr>
        <w:t>что</w:t>
      </w:r>
      <w:r w:rsidRPr="00BF432B">
        <w:rPr>
          <w:rStyle w:val="c4"/>
        </w:rPr>
        <w:t xml:space="preserve"> же</w:t>
      </w:r>
      <w:r>
        <w:rPr>
          <w:rStyle w:val="c4"/>
        </w:rPr>
        <w:t xml:space="preserve"> может </w:t>
      </w:r>
      <w:r w:rsidRPr="00BF432B">
        <w:rPr>
          <w:rStyle w:val="c4"/>
        </w:rPr>
        <w:t xml:space="preserve"> наша волшебная лампа?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 xml:space="preserve"> Денис:</w:t>
      </w:r>
      <w:r w:rsidRPr="00BF432B">
        <w:rPr>
          <w:rStyle w:val="c4"/>
        </w:rPr>
        <w:t xml:space="preserve"> </w:t>
      </w:r>
      <w:r>
        <w:rPr>
          <w:rStyle w:val="c4"/>
        </w:rPr>
        <w:t xml:space="preserve"> С</w:t>
      </w:r>
      <w:r w:rsidRPr="00BF432B">
        <w:rPr>
          <w:rStyle w:val="c4"/>
        </w:rPr>
        <w:t xml:space="preserve"> ее помощью можно узнать самые сокровенные мысли человека.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 xml:space="preserve">Джин: </w:t>
      </w:r>
      <w:r w:rsidRPr="00BF432B">
        <w:rPr>
          <w:rStyle w:val="c4"/>
        </w:rPr>
        <w:t xml:space="preserve">Да, это просто. Говори, чьи мысли, о почтеннейший </w:t>
      </w:r>
      <w:r>
        <w:rPr>
          <w:rStyle w:val="c4"/>
        </w:rPr>
        <w:t>Денис</w:t>
      </w:r>
      <w:r w:rsidRPr="00BF432B">
        <w:rPr>
          <w:rStyle w:val="c4"/>
        </w:rPr>
        <w:t>, хочешь узнать</w:t>
      </w:r>
      <w:r>
        <w:rPr>
          <w:rStyle w:val="c4"/>
        </w:rPr>
        <w:t>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 w:rsidRPr="00BF432B">
        <w:rPr>
          <w:rStyle w:val="c4"/>
        </w:rPr>
        <w:t xml:space="preserve"> </w:t>
      </w:r>
      <w:r>
        <w:rPr>
          <w:rStyle w:val="c4"/>
          <w:b/>
        </w:rPr>
        <w:t>Денис:</w:t>
      </w:r>
      <w:r>
        <w:rPr>
          <w:rStyle w:val="c4"/>
        </w:rPr>
        <w:t xml:space="preserve"> И я</w:t>
      </w:r>
      <w:r w:rsidRPr="00BF432B">
        <w:rPr>
          <w:rStyle w:val="c4"/>
        </w:rPr>
        <w:t>, например, могу узнать, что думает Максим  об 11-ти школьных годах?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 w:rsidRPr="00BF432B">
        <w:rPr>
          <w:rStyle w:val="c4"/>
        </w:rPr>
        <w:t xml:space="preserve"> </w:t>
      </w:r>
      <w:r>
        <w:rPr>
          <w:rStyle w:val="c4"/>
          <w:b/>
        </w:rPr>
        <w:t xml:space="preserve">Максим: </w:t>
      </w:r>
      <w:r w:rsidRPr="00BF432B">
        <w:rPr>
          <w:rStyle w:val="c4"/>
          <w:b/>
        </w:rPr>
        <w:t xml:space="preserve">  </w:t>
      </w:r>
      <w:r w:rsidRPr="00BF432B">
        <w:rPr>
          <w:rStyle w:val="c4"/>
        </w:rPr>
        <w:t>Почему сразу я?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  <w:b/>
        </w:rPr>
        <w:t xml:space="preserve"> </w:t>
      </w:r>
      <w:r w:rsidRPr="005C70BE">
        <w:rPr>
          <w:rStyle w:val="c4"/>
        </w:rPr>
        <w:t>Д</w:t>
      </w:r>
      <w:r w:rsidRPr="00BF432B">
        <w:rPr>
          <w:rStyle w:val="c4"/>
        </w:rPr>
        <w:t>ля чистоты эксперимента</w:t>
      </w:r>
      <w:r w:rsidRPr="00BF432B">
        <w:t xml:space="preserve"> узнать </w:t>
      </w:r>
      <w:r w:rsidRPr="00BF432B">
        <w:rPr>
          <w:rStyle w:val="c4"/>
        </w:rPr>
        <w:t>твои мысли. Итак?...</w:t>
      </w:r>
    </w:p>
    <w:p w:rsidR="00887F18" w:rsidRPr="00574344" w:rsidRDefault="00887F18" w:rsidP="00574344">
      <w:pPr>
        <w:pStyle w:val="c8"/>
        <w:spacing w:before="0" w:beforeAutospacing="0" w:after="0" w:afterAutospacing="0"/>
        <w:jc w:val="center"/>
        <w:rPr>
          <w:b/>
          <w:i/>
        </w:rPr>
      </w:pPr>
      <w:r w:rsidRPr="00574344">
        <w:rPr>
          <w:rStyle w:val="c2"/>
          <w:b/>
          <w:bCs/>
          <w:i/>
        </w:rPr>
        <w:t>Музыка «В голове моей опилки – не беда»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 xml:space="preserve">Денис: </w:t>
      </w:r>
      <w:r w:rsidRPr="00BF432B">
        <w:rPr>
          <w:rStyle w:val="c4"/>
        </w:rPr>
        <w:t>Здорово! А давайте посмотрим, что думают о нас, о школе, и о себе наши учителя.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>Джин:</w:t>
      </w:r>
      <w:r w:rsidRPr="00BF432B">
        <w:rPr>
          <w:rStyle w:val="c4"/>
        </w:rPr>
        <w:t xml:space="preserve"> Ну</w:t>
      </w:r>
      <w:r>
        <w:rPr>
          <w:rStyle w:val="c4"/>
        </w:rPr>
        <w:t xml:space="preserve">, </w:t>
      </w:r>
      <w:r w:rsidRPr="00BF432B">
        <w:rPr>
          <w:rStyle w:val="c4"/>
        </w:rPr>
        <w:t xml:space="preserve"> вперед, мои светлейшие друзья! 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  <w:b/>
        </w:rPr>
        <w:t xml:space="preserve">  </w:t>
      </w:r>
      <w:r w:rsidRPr="00BF432B">
        <w:rPr>
          <w:rStyle w:val="c4"/>
        </w:rPr>
        <w:t>С кого начнем?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Конечно с директора!</w:t>
      </w:r>
      <w:r>
        <w:rPr>
          <w:rStyle w:val="c4"/>
        </w:rPr>
        <w:t xml:space="preserve"> </w:t>
      </w:r>
      <w:r w:rsidRPr="00BF432B">
        <w:rPr>
          <w:rStyle w:val="c4"/>
          <w:i/>
        </w:rPr>
        <w:t>(сопровождается каждое имя учителя фото-слайдом)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i/>
        </w:rPr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Что думает о сегодняшнем дне Любовь Дмитриевна</w:t>
      </w:r>
      <w:r w:rsidRPr="00BF432B">
        <w:rPr>
          <w:rStyle w:val="c4"/>
          <w:i/>
        </w:rPr>
        <w:t>?</w:t>
      </w:r>
    </w:p>
    <w:p w:rsidR="00887F18" w:rsidRPr="00574344" w:rsidRDefault="00887F18" w:rsidP="00574344">
      <w:pPr>
        <w:pStyle w:val="c8"/>
        <w:spacing w:before="0" w:beforeAutospacing="0" w:after="0" w:afterAutospacing="0"/>
        <w:jc w:val="center"/>
        <w:rPr>
          <w:b/>
          <w:i/>
        </w:rPr>
      </w:pPr>
      <w:r w:rsidRPr="00574344">
        <w:rPr>
          <w:rStyle w:val="c2"/>
          <w:b/>
          <w:bCs/>
          <w:i/>
        </w:rPr>
        <w:t>Музыка: На недельку до второго я уеду до второго.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А что думает Любовь Николаевна о прошедших экзаменах?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Не сыпь мне соль на рану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А давай узнаем мысли Натальи Валентиновны.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</w:pPr>
      <w:r w:rsidRPr="00BF432B">
        <w:rPr>
          <w:rStyle w:val="c2"/>
          <w:b/>
          <w:bCs/>
          <w:i/>
        </w:rPr>
        <w:t>Музыка</w:t>
      </w:r>
      <w:r w:rsidRPr="00BF432B">
        <w:rPr>
          <w:rStyle w:val="c2"/>
          <w:b/>
          <w:bCs/>
        </w:rPr>
        <w:t xml:space="preserve">: </w:t>
      </w:r>
      <w:r w:rsidRPr="00BF432B">
        <w:rPr>
          <w:rStyle w:val="c2"/>
          <w:b/>
          <w:bCs/>
          <w:i/>
        </w:rPr>
        <w:t>И вновь продолжается бой.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  <w:b/>
        </w:rPr>
        <w:t xml:space="preserve"> </w:t>
      </w:r>
      <w:r w:rsidRPr="00BF432B">
        <w:rPr>
          <w:rStyle w:val="c4"/>
        </w:rPr>
        <w:t>А как Игорь Алексеевич собирал своих спортсменов на тренировки?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Антошка, Антошка, пойдем копать картошку.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А о чем думает  Галина Ивановна на уроке  физики?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Лето звездное лето…»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А чему  научила нас Раиса Алексеевна?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Дважды два – четыре…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Катя:</w:t>
      </w:r>
      <w:r w:rsidRPr="00BF432B">
        <w:rPr>
          <w:rStyle w:val="c4"/>
        </w:rPr>
        <w:t xml:space="preserve"> А как Евгений Александрович собирается в отпуск?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выйду на улицу, гляну на село…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2"/>
          <w:b/>
          <w:bCs/>
        </w:rPr>
        <w:t>Максим:</w:t>
      </w:r>
      <w:r w:rsidRPr="00BF432B">
        <w:rPr>
          <w:rStyle w:val="c2"/>
          <w:b/>
          <w:bCs/>
        </w:rPr>
        <w:t xml:space="preserve"> </w:t>
      </w:r>
      <w:r w:rsidRPr="00BF432B">
        <w:rPr>
          <w:rStyle w:val="c2"/>
          <w:bCs/>
        </w:rPr>
        <w:t>Какие мысли в голове у  Галины Васильевны?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</w:t>
      </w:r>
      <w:r w:rsidRPr="00BF432B">
        <w:rPr>
          <w:rStyle w:val="c2"/>
          <w:b/>
          <w:bCs/>
        </w:rPr>
        <w:t xml:space="preserve"> </w:t>
      </w:r>
      <w:r w:rsidRPr="00BF432B">
        <w:rPr>
          <w:rStyle w:val="c2"/>
          <w:b/>
          <w:bCs/>
          <w:i/>
        </w:rPr>
        <w:t>«Еду к морю…»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А сейчас мы узнаем, что думает Людмила Ивановна и Галина Ильинична о нас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– Прощай, от всех вокзалов поезда…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Что видела Татьяна Владимировна и Валентина Степановна, когда входили в свой класс?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Носики – курносики сопят.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Забыли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Что забыли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Максим:</w:t>
      </w:r>
      <w:r w:rsidRPr="00BF432B">
        <w:rPr>
          <w:rStyle w:val="c4"/>
        </w:rPr>
        <w:t xml:space="preserve"> Узнать какие мысли у Надежды Николаевны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rStyle w:val="c2"/>
          <w:b/>
          <w:bCs/>
          <w:i/>
        </w:rPr>
      </w:pPr>
      <w:r w:rsidRPr="00BF432B">
        <w:rPr>
          <w:rStyle w:val="c2"/>
          <w:b/>
          <w:bCs/>
          <w:i/>
        </w:rPr>
        <w:t>А знаешь все ёще будет…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2"/>
          <w:bCs/>
        </w:rPr>
      </w:pPr>
      <w:r>
        <w:rPr>
          <w:rStyle w:val="c2"/>
          <w:b/>
          <w:bCs/>
        </w:rPr>
        <w:t>Денис:</w:t>
      </w:r>
      <w:r w:rsidRPr="00BF432B">
        <w:rPr>
          <w:rStyle w:val="c2"/>
          <w:b/>
          <w:bCs/>
          <w:i/>
        </w:rPr>
        <w:t xml:space="preserve"> </w:t>
      </w:r>
      <w:r w:rsidRPr="00BF432B">
        <w:rPr>
          <w:rStyle w:val="c2"/>
          <w:bCs/>
        </w:rPr>
        <w:t>А давайте подумаем что в голове Елены Николаевны после нашего экзамена?</w:t>
      </w:r>
    </w:p>
    <w:p w:rsidR="00887F18" w:rsidRDefault="00887F18" w:rsidP="00574344">
      <w:pPr>
        <w:pStyle w:val="c8"/>
        <w:spacing w:before="0" w:beforeAutospacing="0" w:after="0" w:afterAutospacing="0"/>
        <w:jc w:val="center"/>
        <w:rPr>
          <w:rStyle w:val="c2"/>
          <w:b/>
          <w:bCs/>
          <w:i/>
        </w:rPr>
      </w:pPr>
      <w:r w:rsidRPr="00BF432B">
        <w:rPr>
          <w:rStyle w:val="c2"/>
          <w:b/>
          <w:bCs/>
          <w:i/>
        </w:rPr>
        <w:t>Жить в кайф</w:t>
      </w:r>
    </w:p>
    <w:p w:rsidR="00887F18" w:rsidRDefault="00887F18" w:rsidP="004A07B7">
      <w:pPr>
        <w:pStyle w:val="c8"/>
        <w:spacing w:before="0" w:beforeAutospacing="0" w:after="0" w:afterAutospacing="0"/>
        <w:rPr>
          <w:rStyle w:val="c2"/>
          <w:b/>
          <w:bCs/>
        </w:rPr>
      </w:pPr>
      <w:r>
        <w:rPr>
          <w:rStyle w:val="c2"/>
          <w:b/>
          <w:bCs/>
        </w:rPr>
        <w:t>Максим:</w:t>
      </w:r>
    </w:p>
    <w:p w:rsidR="00887F18" w:rsidRPr="004A07B7" w:rsidRDefault="00887F18" w:rsidP="004A07B7">
      <w:pPr>
        <w:pStyle w:val="c8"/>
        <w:spacing w:before="0" w:beforeAutospacing="0" w:after="0" w:afterAutospacing="0"/>
        <w:rPr>
          <w:rStyle w:val="c2"/>
          <w:b/>
          <w:bCs/>
        </w:rPr>
      </w:pPr>
      <w:r>
        <w:rPr>
          <w:rStyle w:val="c2"/>
          <w:b/>
          <w:bCs/>
        </w:rPr>
        <w:t>Денис: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Катя:</w:t>
      </w:r>
      <w:r w:rsidRPr="00BF432B">
        <w:rPr>
          <w:rStyle w:val="c4"/>
        </w:rPr>
        <w:t xml:space="preserve"> А, может послушаем мысли выпускников?</w:t>
      </w:r>
    </w:p>
    <w:p w:rsidR="00887F18" w:rsidRPr="00BF432B" w:rsidRDefault="00887F18" w:rsidP="00BF432B">
      <w:pPr>
        <w:pStyle w:val="c8"/>
        <w:spacing w:before="0" w:beforeAutospacing="0" w:after="0" w:afterAutospacing="0"/>
      </w:pPr>
      <w:r>
        <w:rPr>
          <w:rStyle w:val="c4"/>
          <w:b/>
        </w:rPr>
        <w:t>Денис:</w:t>
      </w:r>
      <w:r w:rsidRPr="00BF432B">
        <w:rPr>
          <w:rStyle w:val="c4"/>
          <w:b/>
        </w:rPr>
        <w:t xml:space="preserve">  Д</w:t>
      </w:r>
      <w:r w:rsidRPr="00BF432B">
        <w:rPr>
          <w:rStyle w:val="c4"/>
        </w:rPr>
        <w:t>а мысли у выпускников у всех одинаковы.</w:t>
      </w: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i/>
        </w:rPr>
      </w:pPr>
      <w:r w:rsidRPr="00BF432B">
        <w:rPr>
          <w:rStyle w:val="c2"/>
          <w:b/>
          <w:bCs/>
          <w:i/>
        </w:rPr>
        <w:t>Музыка: Счастье вдруг в тишине постучалось в двери…</w:t>
      </w:r>
    </w:p>
    <w:p w:rsidR="00887F18" w:rsidRDefault="00887F18" w:rsidP="00BF432B">
      <w:pPr>
        <w:pStyle w:val="c8"/>
        <w:spacing w:before="0" w:beforeAutospacing="0" w:after="0" w:afterAutospacing="0"/>
        <w:rPr>
          <w:rStyle w:val="c4"/>
        </w:rPr>
      </w:pPr>
      <w:r>
        <w:rPr>
          <w:rStyle w:val="c4"/>
          <w:b/>
        </w:rPr>
        <w:t>Денис:</w:t>
      </w:r>
      <w:r w:rsidRPr="00BF432B">
        <w:rPr>
          <w:rStyle w:val="c4"/>
        </w:rPr>
        <w:t xml:space="preserve"> А если серьезно, то мы благодар</w:t>
      </w:r>
      <w:r>
        <w:rPr>
          <w:rStyle w:val="c4"/>
        </w:rPr>
        <w:t>ны</w:t>
      </w:r>
      <w:r w:rsidRPr="00BF432B">
        <w:rPr>
          <w:rStyle w:val="c4"/>
        </w:rPr>
        <w:t xml:space="preserve"> наши</w:t>
      </w:r>
      <w:r>
        <w:rPr>
          <w:rStyle w:val="c4"/>
        </w:rPr>
        <w:t>м</w:t>
      </w:r>
      <w:r w:rsidRPr="00BF432B">
        <w:rPr>
          <w:rStyle w:val="c4"/>
        </w:rPr>
        <w:t xml:space="preserve"> учител</w:t>
      </w:r>
      <w:r>
        <w:rPr>
          <w:rStyle w:val="c4"/>
        </w:rPr>
        <w:t>ям.</w:t>
      </w:r>
    </w:p>
    <w:p w:rsidR="00887F18" w:rsidRPr="00F21FE6" w:rsidRDefault="00887F18" w:rsidP="00BF432B">
      <w:pPr>
        <w:pStyle w:val="c8"/>
        <w:spacing w:before="0" w:beforeAutospacing="0" w:after="0" w:afterAutospacing="0"/>
        <w:rPr>
          <w:rStyle w:val="c4"/>
        </w:rPr>
      </w:pP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>Выпускники:</w:t>
      </w:r>
      <w:r w:rsidRPr="00BF432B">
        <w:rPr>
          <w:rStyle w:val="c4"/>
        </w:rPr>
        <w:t xml:space="preserve"> </w:t>
      </w:r>
      <w:r w:rsidRPr="00F21FE6">
        <w:rPr>
          <w:rStyle w:val="c4"/>
          <w:i/>
        </w:rPr>
        <w:t>(к джину)</w:t>
      </w:r>
      <w:r>
        <w:rPr>
          <w:rStyle w:val="c4"/>
        </w:rPr>
        <w:t xml:space="preserve"> </w:t>
      </w:r>
      <w:r w:rsidRPr="00BF432B">
        <w:rPr>
          <w:rStyle w:val="c4"/>
        </w:rPr>
        <w:t>Стой-стой! Ты говорил про исполнение желаний?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>Джин:</w:t>
      </w:r>
      <w:r w:rsidRPr="00BF432B">
        <w:rPr>
          <w:rStyle w:val="c4"/>
        </w:rPr>
        <w:t xml:space="preserve"> Только 3 желания! И нельзя желать увеличения их числа!</w:t>
      </w:r>
    </w:p>
    <w:p w:rsidR="00887F18" w:rsidRPr="00BF432B" w:rsidRDefault="00887F18" w:rsidP="00574344">
      <w:pPr>
        <w:pStyle w:val="c8"/>
        <w:spacing w:before="0" w:beforeAutospacing="0" w:after="0" w:afterAutospacing="0"/>
        <w:ind w:left="1560" w:hanging="1560"/>
        <w:rPr>
          <w:rStyle w:val="c4"/>
        </w:rPr>
      </w:pPr>
      <w:r w:rsidRPr="00BF432B">
        <w:rPr>
          <w:rStyle w:val="c4"/>
          <w:b/>
        </w:rPr>
        <w:t>Выпускники:</w:t>
      </w:r>
      <w:r w:rsidRPr="00BF432B">
        <w:rPr>
          <w:rStyle w:val="c4"/>
        </w:rPr>
        <w:t xml:space="preserve"> Что ж, тогда первое желание: мы хотим поз</w:t>
      </w:r>
      <w:r>
        <w:rPr>
          <w:rStyle w:val="c4"/>
        </w:rPr>
        <w:t>дравить наших любимых учителей</w:t>
      </w:r>
      <w:r w:rsidRPr="00BF432B">
        <w:rPr>
          <w:rStyle w:val="c4"/>
        </w:rPr>
        <w:t>!</w:t>
      </w:r>
    </w:p>
    <w:p w:rsidR="00887F18" w:rsidRDefault="00887F18" w:rsidP="00BF432B">
      <w:pPr>
        <w:pStyle w:val="c8"/>
        <w:spacing w:before="0" w:beforeAutospacing="0" w:after="0" w:afterAutospacing="0"/>
        <w:rPr>
          <w:rStyle w:val="c4"/>
        </w:rPr>
      </w:pPr>
      <w:r w:rsidRPr="00BF432B">
        <w:rPr>
          <w:rStyle w:val="c4"/>
          <w:b/>
        </w:rPr>
        <w:t>Джин:</w:t>
      </w:r>
      <w:r w:rsidRPr="00BF432B">
        <w:rPr>
          <w:rStyle w:val="c4"/>
        </w:rPr>
        <w:t xml:space="preserve"> Будет исполнено</w:t>
      </w:r>
      <w:r>
        <w:rPr>
          <w:rStyle w:val="c4"/>
        </w:rPr>
        <w:t>,</w:t>
      </w:r>
      <w:r w:rsidRPr="00BF432B">
        <w:rPr>
          <w:rStyle w:val="c4"/>
        </w:rPr>
        <w:t xml:space="preserve"> господа!</w:t>
      </w:r>
    </w:p>
    <w:p w:rsidR="00887F18" w:rsidRPr="00BF432B" w:rsidRDefault="00887F18" w:rsidP="00BF432B">
      <w:pPr>
        <w:pStyle w:val="c8"/>
        <w:spacing w:before="0" w:beforeAutospacing="0" w:after="0" w:afterAutospacing="0"/>
        <w:rPr>
          <w:rStyle w:val="c4"/>
        </w:rPr>
      </w:pPr>
    </w:p>
    <w:p w:rsidR="00887F18" w:rsidRPr="00BF432B" w:rsidRDefault="00887F18" w:rsidP="00574344">
      <w:pPr>
        <w:pStyle w:val="c8"/>
        <w:spacing w:before="0" w:beforeAutospacing="0" w:after="0" w:afterAutospacing="0"/>
        <w:jc w:val="center"/>
        <w:rPr>
          <w:rStyle w:val="c4"/>
          <w:i/>
        </w:rPr>
      </w:pPr>
      <w:r w:rsidRPr="00BF432B">
        <w:rPr>
          <w:rStyle w:val="c4"/>
          <w:i/>
        </w:rPr>
        <w:t>(с краю сцены стоит стол с цветами, прикрытыми тонкой тканью</w:t>
      </w:r>
      <w:r>
        <w:rPr>
          <w:rStyle w:val="c4"/>
          <w:i/>
        </w:rPr>
        <w:t>, звучит музыка и все выпускники поднимаются на сцену</w:t>
      </w:r>
      <w:r w:rsidRPr="00BF432B">
        <w:rPr>
          <w:rStyle w:val="c4"/>
          <w:i/>
        </w:rPr>
        <w:t>)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1 вып.</w:t>
      </w:r>
      <w:r w:rsidRPr="00BF432B">
        <w:t xml:space="preserve"> Одиннадцать лет мы шли к этому дню: у нас в руках аттестат, а перед нами самостоятельная, взрослая жизнь!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/>
        <w:textAlignment w:val="top"/>
      </w:pPr>
      <w:r w:rsidRPr="00BF432B">
        <w:t>И мы понимаем: без учителя этот праздник не состоялся бы никогда! Каких только испытаний не готовит учителю беспокойная жизнь: избыток работы, радость от успехов учеников, слезы от незаслуженной обиды, усталость от бесконечной суеты и второе дыхание от вовремя сказанного доброго слова.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2 вып.</w:t>
      </w:r>
      <w:r w:rsidRPr="00BF432B">
        <w:t xml:space="preserve"> И сегодня мы хотим сказать вам, учителя, много добрых, искренних слов любви, уважения, благодарности. Потому, что чаще всего забываем это сделать каждый день!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3 вып.</w:t>
      </w:r>
      <w:r w:rsidRPr="00BF432B">
        <w:t xml:space="preserve"> Мой слог возвышен, будь, когда я говорить начну</w:t>
      </w:r>
      <w:r w:rsidRPr="00BF432B">
        <w:br/>
        <w:t>О том, кто для страны всего дороже,</w:t>
      </w:r>
      <w:r w:rsidRPr="00BF432B">
        <w:br/>
        <w:t>Я об учителе сказать хочу:</w:t>
      </w:r>
      <w:r w:rsidRPr="00BF432B">
        <w:br/>
        <w:t>Величественней и строже.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4 вып.</w:t>
      </w:r>
      <w:r w:rsidRPr="00BF432B">
        <w:t xml:space="preserve"> Нет силы на земле весомее и больше</w:t>
      </w:r>
      <w:r w:rsidRPr="00BF432B">
        <w:br/>
        <w:t>Той силы, что одна дать человеку может</w:t>
      </w:r>
      <w:r w:rsidRPr="00BF432B">
        <w:br/>
        <w:t>Не просто кровь и плоть его для мироздания,</w:t>
      </w:r>
      <w:r w:rsidRPr="00BF432B">
        <w:br/>
        <w:t>Но личность, где высокое сознание.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5 вып.</w:t>
      </w:r>
      <w:r w:rsidRPr="00BF432B">
        <w:t xml:space="preserve"> Себя в трудах и рвеньях не жалея,</w:t>
      </w:r>
      <w:r w:rsidRPr="00BF432B">
        <w:br/>
        <w:t>Ты стал огнем великим Прометея.</w:t>
      </w:r>
      <w:r w:rsidRPr="00BF432B">
        <w:br/>
        <w:t>Плодам своим не требовал признания</w:t>
      </w:r>
      <w:r w:rsidRPr="00BF432B">
        <w:br/>
        <w:t>Рождался сотни раз, был штилем и цунами;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6 вып.</w:t>
      </w:r>
      <w:r w:rsidRPr="00BF432B">
        <w:t xml:space="preserve"> Твой звездный след, твой Млечный путь лучистый,</w:t>
      </w:r>
      <w:r w:rsidRPr="00BF432B">
        <w:br/>
        <w:t>Высокий, строгий, ясный светлый, чистый.</w:t>
      </w:r>
      <w:r w:rsidRPr="00BF432B">
        <w:br/>
        <w:t>Тебе в небытии вовеки не укрыться,</w:t>
      </w:r>
      <w:r w:rsidRPr="00BF432B">
        <w:br/>
        <w:t>Тебе в учениках твоих лучиться.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709" w:hanging="709"/>
        <w:textAlignment w:val="top"/>
      </w:pPr>
      <w:r w:rsidRPr="00BF432B">
        <w:rPr>
          <w:b/>
        </w:rPr>
        <w:t>7 вып.</w:t>
      </w:r>
      <w:r w:rsidRPr="00BF432B">
        <w:t xml:space="preserve"> Мы славим вас, кто нас ведет к познанию,</w:t>
      </w:r>
      <w:r w:rsidRPr="00BF432B">
        <w:br/>
        <w:t>Кто выбрал путь нелегкий из дорог,</w:t>
      </w:r>
      <w:r w:rsidRPr="00BF432B">
        <w:br/>
        <w:t>Мы славим вас, кто с честью носит звание:</w:t>
      </w:r>
      <w:r w:rsidRPr="00BF432B">
        <w:br/>
        <w:t>Учитель, воспитатель, педагог!</w:t>
      </w:r>
    </w:p>
    <w:p w:rsidR="00887F18" w:rsidRDefault="00887F18" w:rsidP="0057434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8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Для нас сейчас все как-то очень ново,</w:t>
      </w:r>
    </w:p>
    <w:p w:rsidR="00887F18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Все происходит в первый и последний раз.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А вы грустите — повторяясь снова,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Прощается очередной одиннадцатый класс.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Но мы хотим сказать вам напоследок,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Что благодарность нашу не измерить.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Ведь только вы из сумасшедших деток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Смогли нас вырастить — и в нас смогли поверить.</w:t>
      </w:r>
    </w:p>
    <w:p w:rsidR="00887F18" w:rsidRPr="00BF432B" w:rsidRDefault="00887F18" w:rsidP="0057434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9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Вы ставили оценки ниже,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Вы относились к нам построже,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Никто на это не обижен –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Вы знали, что мы просто сможем.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Вы думали: «Ведь мы поможем», 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Вы задавали нам вопросы. И то что было невозможным,</w:t>
      </w:r>
    </w:p>
    <w:p w:rsidR="00887F18" w:rsidRPr="00BF432B" w:rsidRDefault="00887F18" w:rsidP="00574344">
      <w:pPr>
        <w:spacing w:after="0"/>
        <w:ind w:left="709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Теперь для нас легко и просто. </w:t>
      </w:r>
    </w:p>
    <w:p w:rsidR="00887F18" w:rsidRPr="00BF432B" w:rsidRDefault="00887F18" w:rsidP="0057434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10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Вы остаетесь, мы уходим, 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 жизнь идет, течет, несется.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Нам весело, и грустно вроде, 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Что все меняется под солнцем. </w:t>
      </w:r>
    </w:p>
    <w:p w:rsidR="00887F18" w:rsidRPr="00BF432B" w:rsidRDefault="00887F18" w:rsidP="00574344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11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Все будет пережито — радость и невзгоды, 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А нас поддержит в жизни ваша вера.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И мы надеемся, что через годы, 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Мы станем для своих детей примером. 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 ежедневный труд ваш вспоминая,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Расскажем без прикрас о школе повесть.</w:t>
      </w:r>
    </w:p>
    <w:p w:rsidR="00887F18" w:rsidRPr="00BF432B" w:rsidRDefault="00887F18" w:rsidP="00574344">
      <w:pPr>
        <w:spacing w:after="0"/>
        <w:ind w:left="851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Поможем, как и вы нам помогали, 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851"/>
        <w:textAlignment w:val="top"/>
        <w:rPr>
          <w:rStyle w:val="apple-converted-space"/>
          <w:shd w:val="clear" w:color="auto" w:fill="FFFFFF"/>
        </w:rPr>
      </w:pPr>
      <w:r w:rsidRPr="00BF432B">
        <w:rPr>
          <w:shd w:val="clear" w:color="auto" w:fill="FFFFFF"/>
        </w:rPr>
        <w:t>Спасибо вам, вы просто наша совесть!...</w:t>
      </w:r>
      <w:r w:rsidRPr="00BF432B">
        <w:rPr>
          <w:rStyle w:val="apple-converted-space"/>
          <w:shd w:val="clear" w:color="auto" w:fill="FFFFFF"/>
        </w:rPr>
        <w:t> 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  <w:r w:rsidRPr="00BF432B">
        <w:br/>
      </w:r>
      <w:r w:rsidRPr="00BF432B">
        <w:rPr>
          <w:i/>
        </w:rPr>
        <w:t>Песня для учителей ____________________________________ от выпускников</w:t>
      </w:r>
    </w:p>
    <w:p w:rsidR="00887F18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  <w:r w:rsidRPr="00BF432B">
        <w:rPr>
          <w:i/>
        </w:rPr>
        <w:t>По окончании песни выпускники дарят цветы учителям и садятся на своих местах.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 xml:space="preserve">Джин: </w:t>
      </w:r>
      <w:r w:rsidRPr="00BF432B">
        <w:t xml:space="preserve">Второе я знаю ваше желание: вы в детство мечтаете вновь заглянуть! </w:t>
      </w:r>
    </w:p>
    <w:p w:rsidR="00887F18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  <w:r w:rsidRPr="00BF432B">
        <w:rPr>
          <w:i/>
        </w:rPr>
        <w:t>(щелкает пальцами, звучит музыка и с двух сторон появляются малыши и ведущие)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jc w:val="center"/>
        <w:textAlignment w:val="top"/>
        <w:rPr>
          <w:i/>
        </w:rPr>
      </w:pP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 xml:space="preserve">Девочка: </w:t>
      </w:r>
      <w:r w:rsidRPr="00BF432B">
        <w:t>Вот позади годы  учебы…</w:t>
      </w:r>
      <w:r w:rsidRPr="00BF432B">
        <w:br/>
        <w:t xml:space="preserve">                  И первый взлет, и первое паденье…</w:t>
      </w:r>
      <w:r w:rsidRPr="00BF432B">
        <w:br/>
      </w:r>
      <w:r w:rsidRPr="00BF432B">
        <w:rPr>
          <w:b/>
        </w:rPr>
        <w:t>Мальчик :</w:t>
      </w:r>
      <w:r>
        <w:t xml:space="preserve"> </w:t>
      </w:r>
      <w:r w:rsidRPr="00BF432B">
        <w:t>И в этот вечер нам хотелось, чтобы</w:t>
      </w:r>
      <w:r w:rsidRPr="00BF432B">
        <w:br/>
        <w:t xml:space="preserve">                    </w:t>
      </w:r>
      <w:r>
        <w:t xml:space="preserve"> </w:t>
      </w:r>
      <w:r w:rsidRPr="00BF432B">
        <w:t xml:space="preserve">Запомнили </w:t>
      </w:r>
      <w:r>
        <w:t>в</w:t>
      </w:r>
      <w:r w:rsidRPr="00BF432B">
        <w:t>ы каждое мгновенье…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>Ведущий:</w:t>
      </w:r>
      <w:r w:rsidRPr="00BF432B">
        <w:t xml:space="preserve"> </w:t>
      </w:r>
      <w:r>
        <w:t xml:space="preserve"> </w:t>
      </w:r>
      <w:r w:rsidRPr="00BF432B">
        <w:t>Пока Вы вместе, классом, еще рядом…</w:t>
      </w:r>
      <w:r w:rsidRPr="00BF432B">
        <w:br/>
        <w:t xml:space="preserve">                   А впереди — далекий, трудный путь.</w:t>
      </w:r>
      <w:r w:rsidRPr="00BF432B">
        <w:br/>
        <w:t xml:space="preserve">                   Но есть возможность добрым, нежным взглядом</w:t>
      </w:r>
      <w:r w:rsidRPr="00BF432B">
        <w:br/>
        <w:t xml:space="preserve">                   Прощенья попросить — за что-нибудь!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</w:p>
    <w:p w:rsidR="00887F18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1134" w:hanging="1134"/>
        <w:textAlignment w:val="top"/>
      </w:pPr>
      <w:r w:rsidRPr="00BF432B">
        <w:rPr>
          <w:b/>
        </w:rPr>
        <w:t>Ведущий:</w:t>
      </w:r>
      <w:r w:rsidRPr="00BF432B">
        <w:t xml:space="preserve"> </w:t>
      </w:r>
      <w:r>
        <w:t xml:space="preserve"> </w:t>
      </w:r>
      <w:r w:rsidRPr="00BF432B">
        <w:t>Пусть в этот вечер с Вами вновь</w:t>
      </w:r>
      <w:r w:rsidRPr="00BF432B">
        <w:br/>
        <w:t>Проносятся мгновенья первой встречи.</w:t>
      </w:r>
      <w:r w:rsidRPr="00BF432B">
        <w:br/>
        <w:t>И первый друг, и первая любовь -</w:t>
      </w:r>
      <w:r w:rsidRPr="00BF432B">
        <w:br/>
        <w:t>Все вспомнилось в прощальный этот вечер.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1134" w:hanging="1134"/>
        <w:textAlignment w:val="top"/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>Ведущий:</w:t>
      </w:r>
      <w:r w:rsidRPr="00BF432B">
        <w:t xml:space="preserve"> Мы Вам желаем силы, вдохновенья,</w:t>
      </w:r>
      <w:r w:rsidRPr="00BF432B">
        <w:br/>
        <w:t xml:space="preserve">                   Поменьше неудач и слез.</w:t>
      </w:r>
      <w:r w:rsidRPr="00BF432B">
        <w:br/>
        <w:t xml:space="preserve">                   И в наш нелегкий век — еще терпенья!</w:t>
      </w:r>
      <w:r w:rsidRPr="00BF432B">
        <w:br/>
        <w:t xml:space="preserve">                   И исполнения мечтаний всех, и грез!</w:t>
      </w:r>
    </w:p>
    <w:p w:rsidR="00887F18" w:rsidRPr="00BF432B" w:rsidRDefault="00887F18" w:rsidP="00574344">
      <w:pPr>
        <w:pStyle w:val="NormalWeb"/>
        <w:shd w:val="clear" w:color="auto" w:fill="FFFFFF"/>
        <w:spacing w:before="0" w:beforeAutospacing="0" w:after="0" w:afterAutospacing="0" w:line="257" w:lineRule="atLeast"/>
        <w:ind w:left="1134" w:hanging="1134"/>
        <w:textAlignment w:val="top"/>
      </w:pPr>
      <w:r w:rsidRPr="00BF432B">
        <w:rPr>
          <w:b/>
        </w:rPr>
        <w:t>Ведущий:</w:t>
      </w:r>
      <w:r w:rsidRPr="00BF432B">
        <w:t xml:space="preserve"> Чтоб по душе нашли себе Вы дело!</w:t>
      </w:r>
      <w:r w:rsidRPr="00BF432B">
        <w:br/>
        <w:t>Чтоб повстречали настоящую любовь!</w:t>
      </w:r>
      <w:r w:rsidRPr="00BF432B">
        <w:br/>
        <w:t>Вперед, выпускники, шагайте смело,</w:t>
      </w:r>
      <w:r w:rsidRPr="00BF432B">
        <w:br/>
        <w:t>Вам счастья и удач желаем вновь!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</w:p>
    <w:p w:rsidR="00887F18" w:rsidRPr="004A07B7" w:rsidRDefault="00887F18" w:rsidP="004A07B7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b/>
          <w:i/>
        </w:rPr>
      </w:pPr>
      <w:r w:rsidRPr="004A07B7">
        <w:rPr>
          <w:b/>
          <w:i/>
        </w:rPr>
        <w:t>Номер_________________________________________________</w:t>
      </w:r>
    </w:p>
    <w:p w:rsidR="00887F18" w:rsidRDefault="00887F18" w:rsidP="007129B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>Включается слайд школьной жизни выпускников под фонограмму песни _______________, под последний куплет выпускники поднимаются на сцену,</w:t>
      </w:r>
    </w:p>
    <w:p w:rsidR="00887F18" w:rsidRPr="00BF432B" w:rsidRDefault="00887F18" w:rsidP="007129BA">
      <w:pPr>
        <w:spacing w:after="0"/>
        <w:jc w:val="center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 xml:space="preserve"> выстраиваясь  под углом к экрану.</w:t>
      </w:r>
    </w:p>
    <w:p w:rsidR="00887F18" w:rsidRPr="00BF432B" w:rsidRDefault="00887F18" w:rsidP="007129BA">
      <w:pPr>
        <w:pStyle w:val="NormalWeb"/>
        <w:shd w:val="clear" w:color="auto" w:fill="FFFFFF"/>
        <w:spacing w:before="0" w:beforeAutospacing="0" w:after="0" w:afterAutospacing="0" w:line="273" w:lineRule="atLeast"/>
        <w:ind w:left="1134" w:hanging="1134"/>
        <w:textAlignment w:val="baseline"/>
      </w:pPr>
      <w:r w:rsidRPr="00BF432B">
        <w:rPr>
          <w:b/>
        </w:rPr>
        <w:t xml:space="preserve">Девочка: </w:t>
      </w:r>
      <w:r>
        <w:rPr>
          <w:b/>
        </w:rPr>
        <w:t xml:space="preserve">  </w:t>
      </w:r>
      <w:r w:rsidRPr="00BF432B">
        <w:t>Вы в детстве мечтали,</w:t>
      </w:r>
      <w:r w:rsidRPr="00BF432B">
        <w:br/>
        <w:t>Свой возраст ругая,</w:t>
      </w:r>
      <w:r w:rsidRPr="00BF432B">
        <w:br/>
        <w:t>Скорей бы вам взрослыми стать.</w:t>
      </w:r>
      <w:r w:rsidRPr="00BF432B">
        <w:br/>
        <w:t>Мальчишка другой и девчонка другая</w:t>
      </w:r>
      <w:r w:rsidRPr="00BF432B">
        <w:br/>
        <w:t>О том же мечтают опять.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Мальчик: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</w:rPr>
        <w:t>Мы лампу волшебную рукой потираем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И в детство опять возвратить вас хотим </w:t>
      </w:r>
    </w:p>
    <w:p w:rsidR="00887F18" w:rsidRPr="00BF432B" w:rsidRDefault="00887F18" w:rsidP="007129BA">
      <w:pPr>
        <w:pStyle w:val="NoSpacing"/>
        <w:jc w:val="center"/>
        <w:rPr>
          <w:rFonts w:ascii="Times New Roman" w:hAnsi="Times New Roman"/>
          <w:sz w:val="24"/>
          <w:szCs w:val="24"/>
        </w:rPr>
      </w:pPr>
    </w:p>
    <w:p w:rsidR="00887F18" w:rsidRPr="00BF432B" w:rsidRDefault="00887F18" w:rsidP="007129BA">
      <w:pPr>
        <w:pStyle w:val="NormalWeb"/>
        <w:shd w:val="clear" w:color="auto" w:fill="FFFFFF"/>
        <w:spacing w:before="0" w:beforeAutospacing="0" w:after="0" w:afterAutospacing="0" w:line="273" w:lineRule="atLeast"/>
        <w:jc w:val="center"/>
        <w:textAlignment w:val="baseline"/>
        <w:rPr>
          <w:i/>
        </w:rPr>
      </w:pPr>
      <w:r w:rsidRPr="00BF432B">
        <w:rPr>
          <w:i/>
        </w:rPr>
        <w:t>(Под песню «Учат в школе» на сцену поднимаются ученики начальной школы.)</w:t>
      </w:r>
    </w:p>
    <w:p w:rsidR="00887F18" w:rsidRPr="00BF432B" w:rsidRDefault="00887F18" w:rsidP="004A07B7">
      <w:pPr>
        <w:pStyle w:val="NormalWeb"/>
        <w:shd w:val="clear" w:color="auto" w:fill="FFFFFF"/>
        <w:spacing w:before="0" w:beforeAutospacing="0" w:after="0" w:afterAutospacing="0" w:line="273" w:lineRule="atLeast"/>
        <w:textAlignment w:val="baseline"/>
      </w:pPr>
      <w:r>
        <w:rPr>
          <w:i/>
        </w:rPr>
        <w:t xml:space="preserve"> </w:t>
      </w:r>
      <w:r w:rsidRPr="00BF432B">
        <w:rPr>
          <w:b/>
        </w:rPr>
        <w:t xml:space="preserve">Ученик 1. </w:t>
      </w:r>
      <w:r w:rsidRPr="00BF432B">
        <w:t>Мы давно уже готовы.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Ну, наконец-то дали слово.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С нас бы надо начинать!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Много есть чего сказать.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2. </w:t>
      </w:r>
      <w:r w:rsidRPr="00BF432B">
        <w:rPr>
          <w:rFonts w:ascii="Times New Roman" w:hAnsi="Times New Roman"/>
          <w:i/>
          <w:sz w:val="24"/>
          <w:szCs w:val="24"/>
        </w:rPr>
        <w:t>(указывая на выпускников)</w:t>
      </w:r>
      <w:r w:rsidRPr="00BF432B">
        <w:rPr>
          <w:rFonts w:ascii="Times New Roman" w:hAnsi="Times New Roman"/>
          <w:sz w:val="24"/>
          <w:szCs w:val="24"/>
        </w:rPr>
        <w:t xml:space="preserve"> </w:t>
      </w:r>
    </w:p>
    <w:p w:rsidR="00887F18" w:rsidRPr="00BF432B" w:rsidRDefault="00887F18" w:rsidP="007129BA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Побледнели… </w:t>
      </w:r>
    </w:p>
    <w:p w:rsidR="00887F18" w:rsidRPr="00BF432B" w:rsidRDefault="00887F18" w:rsidP="007129BA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Похудели…</w:t>
      </w:r>
    </w:p>
    <w:p w:rsidR="00887F18" w:rsidRPr="00BF432B" w:rsidRDefault="00887F18" w:rsidP="007129BA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Вам уроки надоели…</w:t>
      </w:r>
    </w:p>
    <w:p w:rsidR="00887F18" w:rsidRPr="00BF432B" w:rsidRDefault="00887F18" w:rsidP="007129BA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За одиннадцать уж лет</w:t>
      </w:r>
    </w:p>
    <w:p w:rsidR="00887F18" w:rsidRPr="00BF432B" w:rsidRDefault="00887F18" w:rsidP="007129BA">
      <w:pPr>
        <w:pStyle w:val="NoSpacing"/>
        <w:ind w:firstLine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Вы забыли божий свет?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3. </w:t>
      </w:r>
      <w:r w:rsidRPr="00BF432B">
        <w:rPr>
          <w:rFonts w:ascii="Times New Roman" w:hAnsi="Times New Roman"/>
          <w:sz w:val="24"/>
          <w:szCs w:val="24"/>
        </w:rPr>
        <w:t xml:space="preserve">За окном зима иль осень – 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Вы совсем не замечали…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Ведь уроков – аж по восемь!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Боже мой, когда ж вы спали?</w:t>
      </w:r>
    </w:p>
    <w:p w:rsidR="00887F18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4. </w:t>
      </w:r>
      <w:r w:rsidRPr="00BF432B">
        <w:rPr>
          <w:rFonts w:ascii="Times New Roman" w:hAnsi="Times New Roman"/>
          <w:sz w:val="24"/>
          <w:szCs w:val="24"/>
        </w:rPr>
        <w:t>Школа – трудная работа!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Уставали – просто жуть!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Вам ведь даже по субботам 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Не давали отдохнуть.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5. </w:t>
      </w:r>
      <w:r w:rsidRPr="00BF432B">
        <w:rPr>
          <w:rFonts w:ascii="Times New Roman" w:hAnsi="Times New Roman"/>
          <w:sz w:val="24"/>
          <w:szCs w:val="24"/>
        </w:rPr>
        <w:t>Было все за годы эти: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Двойки, тройки, слезы, смех,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Даже крепкие словечки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 адрес вся, всего и всех!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b/>
          <w:sz w:val="24"/>
          <w:szCs w:val="24"/>
        </w:rPr>
        <w:t xml:space="preserve">Ученик 6. </w:t>
      </w:r>
      <w:r w:rsidRPr="00BF432B">
        <w:rPr>
          <w:rFonts w:ascii="Times New Roman" w:hAnsi="Times New Roman"/>
          <w:sz w:val="24"/>
          <w:szCs w:val="24"/>
        </w:rPr>
        <w:t>И записки и бумажки,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И отметки в дневниках.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Разнесли вы школу нашу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Прямо скажем в пух и прах!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7. </w:t>
      </w:r>
      <w:r w:rsidRPr="00BF432B">
        <w:rPr>
          <w:rFonts w:ascii="Times New Roman" w:hAnsi="Times New Roman"/>
          <w:sz w:val="24"/>
          <w:szCs w:val="24"/>
        </w:rPr>
        <w:t>Только школу не случайно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«Добрым домом» все зовут,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Вам сейчас откроем тайну: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Здесь волшебники живут!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8. </w:t>
      </w:r>
      <w:r w:rsidRPr="00BF432B">
        <w:rPr>
          <w:rFonts w:ascii="Times New Roman" w:hAnsi="Times New Roman"/>
          <w:sz w:val="24"/>
          <w:szCs w:val="24"/>
        </w:rPr>
        <w:t>Учат тут теплом и лаской,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По велению души.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Очень скоро, словно в сказке,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Поумнели малыши.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9. </w:t>
      </w:r>
      <w:r w:rsidRPr="00BF432B">
        <w:rPr>
          <w:rFonts w:ascii="Times New Roman" w:hAnsi="Times New Roman"/>
          <w:sz w:val="24"/>
          <w:szCs w:val="24"/>
        </w:rPr>
        <w:t>Сколько было ран и шишек!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Молодцы вы все, как есть.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Победителями вышли,</w:t>
      </w:r>
    </w:p>
    <w:p w:rsidR="00887F18" w:rsidRPr="00BF432B" w:rsidRDefault="00887F18" w:rsidP="007129BA">
      <w:pPr>
        <w:pStyle w:val="NoSpacing"/>
        <w:ind w:left="1134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Сохранив лицо и честь!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10. </w:t>
      </w:r>
      <w:r w:rsidRPr="00BF432B">
        <w:rPr>
          <w:rFonts w:ascii="Times New Roman" w:hAnsi="Times New Roman"/>
          <w:sz w:val="24"/>
          <w:szCs w:val="24"/>
        </w:rPr>
        <w:t>А, чтоб не было вам скучно,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Вы дружили всей гурьбой.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Вместе вы сейчас собрались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На последний выпускной!</w:t>
      </w:r>
    </w:p>
    <w:p w:rsidR="00887F18" w:rsidRPr="00BF432B" w:rsidRDefault="00887F18" w:rsidP="00BF432B">
      <w:pPr>
        <w:pStyle w:val="NoSpacing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 xml:space="preserve">Ученик 11. </w:t>
      </w:r>
      <w:r w:rsidRPr="00BF432B">
        <w:rPr>
          <w:rFonts w:ascii="Times New Roman" w:hAnsi="Times New Roman"/>
          <w:sz w:val="24"/>
          <w:szCs w:val="24"/>
        </w:rPr>
        <w:t>Попутного ветра мы вам пожелаем,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Здоровья, успехов, удачи в пути.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 надежных руках будет школа родная,</w:t>
      </w:r>
    </w:p>
    <w:p w:rsidR="00887F18" w:rsidRPr="00BF432B" w:rsidRDefault="00887F18" w:rsidP="007129BA">
      <w:pPr>
        <w:pStyle w:val="NoSpacing"/>
        <w:ind w:left="1276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>Вы можете смело по жизни идти.</w:t>
      </w:r>
      <w:r w:rsidRPr="00BF432B">
        <w:rPr>
          <w:rFonts w:ascii="Times New Roman" w:hAnsi="Times New Roman"/>
          <w:b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</w:rPr>
        <w:t xml:space="preserve"> </w:t>
      </w:r>
    </w:p>
    <w:p w:rsidR="00887F18" w:rsidRPr="00BF432B" w:rsidRDefault="00887F18" w:rsidP="007129BA">
      <w:pPr>
        <w:pStyle w:val="NormalWeb"/>
        <w:shd w:val="clear" w:color="auto" w:fill="FFFFFF"/>
        <w:spacing w:before="0" w:beforeAutospacing="0" w:after="0" w:afterAutospacing="0" w:line="273" w:lineRule="atLeast"/>
        <w:jc w:val="center"/>
        <w:textAlignment w:val="baseline"/>
        <w:rPr>
          <w:i/>
        </w:rPr>
      </w:pPr>
      <w:r w:rsidRPr="00BF432B">
        <w:rPr>
          <w:i/>
        </w:rPr>
        <w:t>Номер   песня «Дорогою добра»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iCs/>
          <w:sz w:val="24"/>
          <w:szCs w:val="24"/>
          <w:shd w:val="clear" w:color="auto" w:fill="CBE7F1"/>
        </w:rPr>
        <w:t xml:space="preserve">  </w:t>
      </w:r>
      <w:r w:rsidRPr="00BF432B">
        <w:rPr>
          <w:rFonts w:ascii="Times New Roman" w:hAnsi="Times New Roman"/>
          <w:iCs/>
          <w:sz w:val="24"/>
          <w:szCs w:val="24"/>
          <w:shd w:val="clear" w:color="auto" w:fill="CBE7F1"/>
        </w:rPr>
        <w:br/>
      </w:r>
      <w:r w:rsidRPr="00BF432B">
        <w:rPr>
          <w:rFonts w:ascii="Times New Roman" w:hAnsi="Times New Roman"/>
          <w:b/>
          <w:sz w:val="24"/>
          <w:szCs w:val="24"/>
        </w:rPr>
        <w:t>Ведущий 1:</w:t>
      </w:r>
      <w:r w:rsidRPr="00BF432B">
        <w:rPr>
          <w:rFonts w:ascii="Times New Roman" w:hAnsi="Times New Roman"/>
          <w:sz w:val="24"/>
          <w:szCs w:val="24"/>
        </w:rPr>
        <w:t xml:space="preserve">  </w:t>
      </w:r>
      <w:r w:rsidRPr="00BF432B">
        <w:rPr>
          <w:rFonts w:ascii="Times New Roman" w:hAnsi="Times New Roman"/>
          <w:iCs/>
          <w:sz w:val="24"/>
          <w:szCs w:val="24"/>
          <w:shd w:val="clear" w:color="auto" w:fill="CBE7F1"/>
        </w:rPr>
        <w:t xml:space="preserve">   Слово первому учителю Чистиковой Марине Анатольевне</w:t>
      </w:r>
      <w:r w:rsidRPr="00BF432B">
        <w:rPr>
          <w:rStyle w:val="apple-converted-space"/>
          <w:rFonts w:ascii="Times New Roman" w:hAnsi="Times New Roman"/>
          <w:iCs/>
          <w:sz w:val="24"/>
          <w:szCs w:val="24"/>
          <w:shd w:val="clear" w:color="auto" w:fill="CBE7F1"/>
        </w:rPr>
        <w:t> </w:t>
      </w:r>
    </w:p>
    <w:p w:rsidR="00887F18" w:rsidRDefault="00887F18" w:rsidP="00BF432B">
      <w:pPr>
        <w:spacing w:after="0"/>
        <w:rPr>
          <w:rFonts w:ascii="Times New Roman" w:hAnsi="Times New Roman"/>
          <w:i/>
          <w:sz w:val="24"/>
          <w:szCs w:val="24"/>
          <w:shd w:val="clear" w:color="auto" w:fill="FBFBFB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i/>
          <w:sz w:val="24"/>
          <w:szCs w:val="24"/>
          <w:shd w:val="clear" w:color="auto" w:fill="FBFBFB"/>
        </w:rPr>
      </w:pPr>
      <w:r>
        <w:rPr>
          <w:rFonts w:ascii="Times New Roman" w:hAnsi="Times New Roman"/>
          <w:i/>
          <w:sz w:val="24"/>
          <w:szCs w:val="24"/>
          <w:shd w:val="clear" w:color="auto" w:fill="FBFBFB"/>
        </w:rPr>
        <w:t>(выходи</w:t>
      </w:r>
      <w:r w:rsidRPr="00BF432B">
        <w:rPr>
          <w:rFonts w:ascii="Times New Roman" w:hAnsi="Times New Roman"/>
          <w:i/>
          <w:sz w:val="24"/>
          <w:szCs w:val="24"/>
          <w:shd w:val="clear" w:color="auto" w:fill="FBFBFB"/>
        </w:rPr>
        <w:t xml:space="preserve">т </w:t>
      </w:r>
      <w:r>
        <w:rPr>
          <w:rFonts w:ascii="Times New Roman" w:hAnsi="Times New Roman"/>
          <w:i/>
          <w:sz w:val="24"/>
          <w:szCs w:val="24"/>
          <w:shd w:val="clear" w:color="auto" w:fill="FBFBFB"/>
        </w:rPr>
        <w:t xml:space="preserve">первый учитель в сопровождении </w:t>
      </w:r>
      <w:r w:rsidRPr="00BF432B">
        <w:rPr>
          <w:rFonts w:ascii="Times New Roman" w:hAnsi="Times New Roman"/>
          <w:i/>
          <w:sz w:val="24"/>
          <w:szCs w:val="24"/>
          <w:shd w:val="clear" w:color="auto" w:fill="FBFBFB"/>
        </w:rPr>
        <w:t>2 выпускник</w:t>
      </w:r>
      <w:r>
        <w:rPr>
          <w:rFonts w:ascii="Times New Roman" w:hAnsi="Times New Roman"/>
          <w:i/>
          <w:sz w:val="24"/>
          <w:szCs w:val="24"/>
          <w:shd w:val="clear" w:color="auto" w:fill="FBFBFB"/>
        </w:rPr>
        <w:t>ов</w:t>
      </w:r>
      <w:r w:rsidRPr="00BF432B">
        <w:rPr>
          <w:rFonts w:ascii="Times New Roman" w:hAnsi="Times New Roman"/>
          <w:i/>
          <w:sz w:val="24"/>
          <w:szCs w:val="24"/>
          <w:shd w:val="clear" w:color="auto" w:fill="FBFBFB"/>
        </w:rPr>
        <w:t>, говорят слова и уводят первого учителя в зал)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BFBFB"/>
        </w:rPr>
        <w:t>1 вып:</w:t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 xml:space="preserve"> Благодарим судьбу за то,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>Что нам так в жизни повезло,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>Что вы за руку привели,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>К началу трудного пути!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BFBFB"/>
        </w:rPr>
        <w:t>2 вып:</w:t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 xml:space="preserve"> Посеяли в сердцах добро,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BFBFB"/>
        </w:rPr>
        <w:t>Распознавать учили зло,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iCs/>
          <w:sz w:val="24"/>
          <w:szCs w:val="24"/>
          <w:shd w:val="clear" w:color="auto" w:fill="FBFBFB"/>
        </w:rPr>
        <w:t>И справедливостью своей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iCs/>
          <w:sz w:val="24"/>
          <w:szCs w:val="24"/>
          <w:shd w:val="clear" w:color="auto" w:fill="FBFBFB"/>
        </w:rPr>
        <w:t>Вы покорили всех детей!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 </w:t>
      </w:r>
    </w:p>
    <w:p w:rsidR="00887F18" w:rsidRPr="00B73C3A" w:rsidRDefault="00887F18" w:rsidP="00BF432B">
      <w:pPr>
        <w:spacing w:after="0"/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</w:pPr>
      <w:r w:rsidRPr="00B73C3A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>(выпускники уводят первого учителя со сцены и садятся на свои места)</w:t>
      </w:r>
    </w:p>
    <w:p w:rsidR="00887F18" w:rsidRPr="00742DBE" w:rsidRDefault="00887F18" w:rsidP="00BF432B">
      <w:pPr>
        <w:spacing w:after="0"/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BFBFB"/>
        </w:rPr>
      </w:pPr>
      <w:r w:rsidRPr="00742DBE"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BFBFB"/>
        </w:rPr>
        <w:t>Номер _____________________________________________</w:t>
      </w:r>
    </w:p>
    <w:p w:rsidR="00887F18" w:rsidRPr="00742DBE" w:rsidRDefault="00887F18" w:rsidP="00BF432B">
      <w:pPr>
        <w:spacing w:after="0"/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BFBFB"/>
        </w:rPr>
      </w:pP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</w:pPr>
      <w:r w:rsidRPr="00BE3199"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BFBFB"/>
        </w:rPr>
        <w:t>Джин:</w:t>
      </w:r>
      <w:r w:rsidRPr="00BF432B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 xml:space="preserve"> </w:t>
      </w:r>
      <w:r w:rsidRPr="00BE3199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А что, про третье желание забыли? Ну-ка, поднимайтесь все сюда!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</w:pPr>
      <w:r w:rsidRPr="00BF432B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>(поднимаются выпускники)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</w:pPr>
      <w:r w:rsidRPr="00BE3199">
        <w:rPr>
          <w:rStyle w:val="apple-converted-space"/>
          <w:rFonts w:ascii="Times New Roman" w:hAnsi="Times New Roman"/>
          <w:b/>
          <w:sz w:val="24"/>
          <w:szCs w:val="24"/>
          <w:shd w:val="clear" w:color="auto" w:fill="FBFBFB"/>
        </w:rPr>
        <w:t>Выпускник:</w:t>
      </w:r>
      <w:r w:rsidRPr="00BF432B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 xml:space="preserve"> </w:t>
      </w:r>
      <w:r w:rsidRPr="00BE3199">
        <w:rPr>
          <w:rStyle w:val="apple-converted-space"/>
          <w:rFonts w:ascii="Times New Roman" w:hAnsi="Times New Roman"/>
          <w:sz w:val="24"/>
          <w:szCs w:val="24"/>
          <w:shd w:val="clear" w:color="auto" w:fill="FBFBFB"/>
        </w:rPr>
        <w:t>Нет, джин, не забыли мы про последнее желание! Мы оставили его для самых близких и родных нам людей – нашей классной мамы и любимых родителей!</w:t>
      </w:r>
      <w:r w:rsidRPr="00BF432B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 xml:space="preserve"> 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Style w:val="apple-converted-space"/>
          <w:rFonts w:ascii="Times New Roman" w:hAnsi="Times New Roman"/>
          <w:i/>
          <w:sz w:val="24"/>
          <w:szCs w:val="24"/>
          <w:shd w:val="clear" w:color="auto" w:fill="FBFBFB"/>
        </w:rPr>
        <w:t xml:space="preserve">(Джин взмахивает руками, играет музыка, под которую выпускники читаю свои слова) 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</w:pPr>
      <w:r w:rsidRPr="00BF432B">
        <w:rPr>
          <w:b/>
        </w:rPr>
        <w:t>1 Вып:</w:t>
      </w:r>
      <w:r w:rsidRPr="00BF432B">
        <w:t xml:space="preserve"> Мы бесконечно благодарны всем нашим учителям: и тем, кто встретил нас на крыльце школы, когда мы несмышлеными малышами впервые пришли сюда,</w:t>
      </w:r>
      <w:r w:rsidRPr="00BF432B">
        <w:br/>
      </w:r>
      <w:r w:rsidRPr="00BF432B">
        <w:rPr>
          <w:b/>
        </w:rPr>
        <w:t>2 Вып:.</w:t>
      </w:r>
      <w:r w:rsidRPr="00BF432B">
        <w:t xml:space="preserve"> </w:t>
      </w:r>
      <w:r>
        <w:t>И</w:t>
      </w:r>
      <w:r w:rsidRPr="00BF432B">
        <w:t xml:space="preserve"> тем, кто учил нас писать, читать, считать, познавать законы природы и человеческого бытия,</w:t>
      </w:r>
      <w:r w:rsidRPr="00BF432B">
        <w:br/>
      </w:r>
      <w:r w:rsidRPr="00BF432B">
        <w:rPr>
          <w:b/>
        </w:rPr>
        <w:t>3 Вып:</w:t>
      </w:r>
      <w:r w:rsidRPr="00BF432B">
        <w:t xml:space="preserve"> и всем работникам школы, которые все эти годы были рядом с нами, помогали нам мужать и расти, делали нашу школьную жизнь удобнее и проще.</w:t>
      </w:r>
      <w:r w:rsidRPr="00BF432B">
        <w:br/>
      </w:r>
      <w:r w:rsidRPr="00BF432B">
        <w:rPr>
          <w:b/>
        </w:rPr>
        <w:t>4 Вып:</w:t>
      </w:r>
      <w:r w:rsidRPr="00BF432B">
        <w:t xml:space="preserve"> Но есть в этом зале человек, к которому нам хочется обратиться особо. Конечно, это наша вторая мама, наша классный руководитель, Наталья Валентиновна!</w:t>
      </w:r>
    </w:p>
    <w:p w:rsidR="00887F18" w:rsidRPr="00B73C3A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  <w:r w:rsidRPr="00B73C3A">
        <w:rPr>
          <w:i/>
        </w:rPr>
        <w:t>(выходит на сцену в сопровождении 2-х выпускников-мальчиков)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E3199">
        <w:rPr>
          <w:rStyle w:val="apple-converted-space"/>
          <w:b/>
          <w:iCs/>
          <w:shd w:val="clear" w:color="auto" w:fill="CBE7F1"/>
        </w:rPr>
        <w:t>5 вып:</w:t>
      </w:r>
      <w:r w:rsidRPr="00BF432B">
        <w:rPr>
          <w:rStyle w:val="apple-converted-space"/>
          <w:iCs/>
          <w:shd w:val="clear" w:color="auto" w:fill="CBE7F1"/>
        </w:rPr>
        <w:t xml:space="preserve"> Спасибо вам за ваше вдохновенье,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  <w:shd w:val="clear" w:color="auto" w:fill="CBE7F1"/>
        </w:rPr>
        <w:t xml:space="preserve">             За ваш порой не благодарный труд.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  <w:shd w:val="clear" w:color="auto" w:fill="CBE7F1"/>
        </w:rPr>
        <w:t xml:space="preserve">              Так пусть же эти чудные мгновенья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  <w:shd w:val="clear" w:color="auto" w:fill="CBE7F1"/>
        </w:rPr>
        <w:t xml:space="preserve">              Вам силу жизни в будущем дадут!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E3199">
        <w:rPr>
          <w:rStyle w:val="apple-converted-space"/>
          <w:b/>
          <w:iCs/>
        </w:rPr>
        <w:t>6 вып:</w:t>
      </w:r>
      <w:r w:rsidRPr="00BF432B">
        <w:rPr>
          <w:rStyle w:val="apple-converted-space"/>
          <w:iCs/>
        </w:rPr>
        <w:t xml:space="preserve"> Мой педагог, забыв про все на свете,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</w:rPr>
        <w:t xml:space="preserve">            Учили вы идти туда, где цели свет,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</w:rPr>
        <w:t xml:space="preserve">            Для вас мы все  - талантливые дети,</w:t>
      </w:r>
    </w:p>
    <w:p w:rsidR="00887F18" w:rsidRPr="00BF432B" w:rsidRDefault="00887F18" w:rsidP="00BF432B">
      <w:pPr>
        <w:pStyle w:val="NormalWeb"/>
        <w:spacing w:before="0" w:beforeAutospacing="0" w:after="0" w:afterAutospacing="0" w:line="257" w:lineRule="atLeast"/>
        <w:textAlignment w:val="top"/>
        <w:rPr>
          <w:rStyle w:val="apple-converted-space"/>
          <w:iCs/>
          <w:shd w:val="clear" w:color="auto" w:fill="CBE7F1"/>
        </w:rPr>
      </w:pPr>
      <w:r w:rsidRPr="00BF432B">
        <w:rPr>
          <w:rStyle w:val="apple-converted-space"/>
          <w:iCs/>
        </w:rPr>
        <w:t xml:space="preserve">             А вы для нас – всегда авторитет.</w:t>
      </w:r>
      <w:r w:rsidRPr="00BF432B">
        <w:rPr>
          <w:rStyle w:val="apple-converted-space"/>
          <w:iCs/>
          <w:shd w:val="clear" w:color="auto" w:fill="CBE7F1"/>
        </w:rPr>
        <w:t xml:space="preserve">      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Стран диковинных послы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Из центральной полосы.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Но вначале - слово тем,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Кто Вас любит больше всех.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iCs/>
          <w:sz w:val="24"/>
          <w:szCs w:val="24"/>
          <w:shd w:val="clear" w:color="auto" w:fill="CBE7F1"/>
        </w:rPr>
      </w:pPr>
      <w:r w:rsidRPr="00BF432B">
        <w:rPr>
          <w:rFonts w:ascii="Times New Roman" w:hAnsi="Times New Roman"/>
          <w:b/>
          <w:iCs/>
          <w:sz w:val="24"/>
          <w:szCs w:val="24"/>
          <w:u w:val="single"/>
          <w:shd w:val="clear" w:color="auto" w:fill="CBE7F1"/>
        </w:rPr>
        <w:t>Классный руководитель</w:t>
      </w:r>
      <w:r w:rsidRPr="00BF432B">
        <w:rPr>
          <w:rFonts w:ascii="Times New Roman" w:hAnsi="Times New Roman"/>
          <w:b/>
          <w:iCs/>
          <w:sz w:val="24"/>
          <w:szCs w:val="24"/>
          <w:shd w:val="clear" w:color="auto" w:fill="CBE7F1"/>
        </w:rPr>
        <w:t>.</w:t>
      </w:r>
      <w:r w:rsidRPr="00BF432B">
        <w:rPr>
          <w:rFonts w:ascii="Times New Roman" w:hAnsi="Times New Roman"/>
          <w:iCs/>
          <w:sz w:val="24"/>
          <w:szCs w:val="24"/>
          <w:shd w:val="clear" w:color="auto" w:fill="CBE7F1"/>
        </w:rPr>
        <w:t xml:space="preserve"> Дорогие мои выпускники! Вот и настал этот день прощания со школой. Впереди неизвестная даль самостоятельной жизни. В прошлом осталась протоптанная тропинка в школьном дворе, двойки и пятерки, каникулы и звонки, нравоучения родителей и учителей, переживания на выпускных экзаменах. А теперь осталась самое главное - найти себя, свое место в жизни. И я желаю каждому на этом пути всегда оставаться человеком, как бы тяжело ни приходилось.</w:t>
      </w:r>
      <w:r w:rsidRPr="00BF432B">
        <w:rPr>
          <w:rStyle w:val="apple-converted-space"/>
          <w:rFonts w:ascii="Times New Roman" w:hAnsi="Times New Roman"/>
          <w:iCs/>
          <w:sz w:val="24"/>
          <w:szCs w:val="24"/>
          <w:shd w:val="clear" w:color="auto" w:fill="CBE7F1"/>
        </w:rPr>
        <w:t> 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  <w:r w:rsidRPr="00BF432B">
        <w:rPr>
          <w:i/>
        </w:rPr>
        <w:t>(</w:t>
      </w:r>
      <w:r>
        <w:rPr>
          <w:i/>
        </w:rPr>
        <w:t xml:space="preserve">звучит музыка и выпускники </w:t>
      </w:r>
      <w:r w:rsidRPr="00BF432B">
        <w:rPr>
          <w:i/>
        </w:rPr>
        <w:t>вместе с классным руководителем уходят со сцены)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 w:line="257" w:lineRule="atLeast"/>
        <w:textAlignment w:val="top"/>
        <w:rPr>
          <w:i/>
        </w:rPr>
      </w:pPr>
    </w:p>
    <w:p w:rsidR="00887F18" w:rsidRDefault="00887F18" w:rsidP="00BF432B">
      <w:pPr>
        <w:spacing w:after="0"/>
        <w:rPr>
          <w:rFonts w:ascii="Times New Roman" w:hAnsi="Times New Roman"/>
          <w:b/>
          <w:i/>
          <w:sz w:val="24"/>
          <w:szCs w:val="24"/>
        </w:rPr>
      </w:pPr>
      <w:r w:rsidRPr="00BE3199">
        <w:rPr>
          <w:rFonts w:ascii="Times New Roman" w:hAnsi="Times New Roman"/>
          <w:b/>
          <w:i/>
          <w:sz w:val="24"/>
          <w:szCs w:val="24"/>
        </w:rPr>
        <w:t>Номер______________________________________________________</w:t>
      </w:r>
    </w:p>
    <w:p w:rsidR="00887F18" w:rsidRPr="00BE3199" w:rsidRDefault="00887F18" w:rsidP="00BF43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емало пройдено дорог,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П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окорено вершин могучих,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И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бесконечен как песок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П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оток воспоминаний лучших…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Ведущий: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А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расстоянья – миражи,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С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квозь них поющие барханы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Д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оносят теплоту души,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          Л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юбовь, заботу, нежность мамы…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F432B">
        <w:rPr>
          <w:rFonts w:ascii="Times New Roman" w:hAnsi="Times New Roman"/>
          <w:sz w:val="24"/>
          <w:szCs w:val="24"/>
        </w:rPr>
        <w:t xml:space="preserve"> Ничего нет на свете чудесней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И сильней материнской любви.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С чем сравнить ее? Может быть с песней,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Что поют на заре соловьи?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F432B">
        <w:rPr>
          <w:rFonts w:ascii="Times New Roman" w:hAnsi="Times New Roman"/>
          <w:sz w:val="24"/>
          <w:szCs w:val="24"/>
        </w:rPr>
        <w:t xml:space="preserve">Доброты материнской прекрасной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Ничего удивительней нет.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Этот мир, к чьей судьбе вы причастны,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                     Добротой материнской согрет.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 Уважаемые родители! Сегодняшнее торжество – событие и вашей жизни: это результат 11 школьных лет ваших детей, пройденных вами вместе.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Провожая сегодня ваших ребят в самостоятельную жизнь, вы                       невольно вспоминаете свою юность, свои выпускные вечера.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sz w:val="24"/>
          <w:szCs w:val="24"/>
        </w:rPr>
        <w:t xml:space="preserve"> Наша школа, как палуба корабля. Выпускники - отплывающие, а родители - провожающие. Как хочется многое сказать в дорогу, сделать массу указаний!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 Слово предоставляется родителям выпускников.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</w:p>
    <w:p w:rsidR="00887F18" w:rsidRDefault="00887F18" w:rsidP="00BF432B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Родители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i/>
          <w:sz w:val="24"/>
          <w:szCs w:val="24"/>
          <w:shd w:val="clear" w:color="auto" w:fill="FFFFFF"/>
        </w:rPr>
        <w:t>(читают по несколько строк).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E3199">
        <w:rPr>
          <w:rFonts w:ascii="Times New Roman" w:hAnsi="Times New Roman"/>
          <w:b/>
          <w:sz w:val="24"/>
          <w:szCs w:val="24"/>
          <w:shd w:val="clear" w:color="auto" w:fill="FFFFFF"/>
        </w:rPr>
        <w:t>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3199">
        <w:rPr>
          <w:rFonts w:ascii="Times New Roman" w:hAnsi="Times New Roman"/>
          <w:sz w:val="24"/>
          <w:szCs w:val="24"/>
        </w:rPr>
        <w:t>Бал выпускной в 11–ом классе</w:t>
      </w:r>
      <w:r>
        <w:rPr>
          <w:rFonts w:ascii="Times New Roman" w:hAnsi="Times New Roman"/>
          <w:sz w:val="24"/>
          <w:szCs w:val="24"/>
        </w:rPr>
        <w:t xml:space="preserve"> -</w:t>
      </w:r>
    </w:p>
    <w:p w:rsidR="00887F18" w:rsidRPr="00BE3199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BE3199">
        <w:rPr>
          <w:rFonts w:ascii="Times New Roman" w:hAnsi="Times New Roman"/>
          <w:sz w:val="24"/>
          <w:szCs w:val="24"/>
        </w:rPr>
        <w:t>Это значит:</w:t>
      </w:r>
    </w:p>
    <w:p w:rsidR="00887F18" w:rsidRPr="00BE3199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E3199">
        <w:rPr>
          <w:rFonts w:ascii="Times New Roman" w:hAnsi="Times New Roman"/>
          <w:sz w:val="24"/>
          <w:szCs w:val="24"/>
        </w:rPr>
        <w:t xml:space="preserve">    В большую жизнь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</w:t>
      </w:r>
      <w:r w:rsidRPr="00BE3199">
        <w:rPr>
          <w:rFonts w:ascii="Times New Roman" w:hAnsi="Times New Roman"/>
          <w:sz w:val="24"/>
          <w:szCs w:val="24"/>
        </w:rPr>
        <w:t>ткрылась дверь.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DB3C7E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И в этот день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Смеемся мы и плачем –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Совсем большие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Стали вы теперь.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7D0C6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Мы помним все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Какими малышами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Вы в школу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 1-ый класс пришли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DB3C7E">
        <w:rPr>
          <w:rFonts w:ascii="Times New Roman" w:hAnsi="Times New Roman"/>
          <w:b/>
          <w:sz w:val="24"/>
          <w:szCs w:val="24"/>
        </w:rPr>
        <w:t xml:space="preserve">        4.</w:t>
      </w:r>
      <w:r>
        <w:rPr>
          <w:rFonts w:ascii="Times New Roman" w:hAnsi="Times New Roman"/>
          <w:sz w:val="24"/>
          <w:szCs w:val="24"/>
        </w:rPr>
        <w:t xml:space="preserve">  И как букет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Красивый самый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Торжественно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В руках несли.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7D0C6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С тех пор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Вы очень сильно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Изменились. 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Такие дети – 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Глаз не отвести!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Pr="00DB3C7E">
        <w:rPr>
          <w:rFonts w:ascii="Times New Roman" w:hAnsi="Times New Roman"/>
          <w:b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 xml:space="preserve"> 11 лет в школе учились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Где старт был дан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Для славного пути.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7D0C6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учебе трудной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Все зависит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От вашего успеха и труда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 помните: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Мы с вами!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Родители поддержат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Вас всегда!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7D0C67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Дорогие наши дети!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Вы науки одолели,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Все у вас получится –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Ваши папы, ваши мамы,</w:t>
      </w:r>
    </w:p>
    <w:p w:rsidR="00887F18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Вместе с вами учатся!        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BF432B">
        <w:rPr>
          <w:rFonts w:ascii="Times New Roman" w:hAnsi="Times New Roman"/>
          <w:b/>
          <w:sz w:val="24"/>
          <w:szCs w:val="24"/>
        </w:rPr>
        <w:t>.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Нам хочется сейчас сказать о многом –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Как все мы благодарны педагогам,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Которые все силы отдавали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 за детей, как мы, переживали!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10</w:t>
      </w:r>
      <w:r w:rsidRPr="007D0C6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Учительницу нашу любят дети,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Ее считают лучше всех на свете.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И низкий ей поклон от пап и мам!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Ей удалось найти подход и к нам!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87F18" w:rsidRPr="00BF432B" w:rsidRDefault="00887F18" w:rsidP="00BF432B">
      <w:pPr>
        <w:spacing w:after="0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11</w:t>
      </w:r>
      <w:r w:rsidRPr="007D0C67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Директор коллектив объединяет,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От бурь и бед всю школу охраняет.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Мы от души желаем  ей и впредь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BF432B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Учительской работою гореть.</w:t>
      </w:r>
      <w:r w:rsidRPr="00BF432B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887F18" w:rsidRDefault="00887F18" w:rsidP="00BF432B">
      <w:pPr>
        <w:spacing w:after="0"/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D0C67">
        <w:rPr>
          <w:rStyle w:val="apple-converted-space"/>
          <w:rFonts w:ascii="Times New Roman" w:hAnsi="Times New Roman"/>
          <w:b/>
          <w:i/>
          <w:sz w:val="24"/>
          <w:szCs w:val="24"/>
          <w:shd w:val="clear" w:color="auto" w:fill="FFFFFF"/>
        </w:rPr>
        <w:t xml:space="preserve"> Номер от родителей __________________________________________________</w:t>
      </w:r>
    </w:p>
    <w:p w:rsidR="00887F18" w:rsidRPr="007D0C67" w:rsidRDefault="00887F18" w:rsidP="00BF432B">
      <w:pPr>
        <w:spacing w:after="0"/>
        <w:rPr>
          <w:rFonts w:ascii="Times New Roman" w:hAnsi="Times New Roman"/>
          <w:b/>
          <w:i/>
          <w:sz w:val="24"/>
          <w:szCs w:val="24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Звучит музыка ________________________________ 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выходит выпускница </w:t>
      </w:r>
      <w:r w:rsidRPr="00BF432B">
        <w:rPr>
          <w:rFonts w:ascii="Times New Roman" w:hAnsi="Times New Roman"/>
          <w:i/>
          <w:sz w:val="24"/>
          <w:szCs w:val="24"/>
          <w:shd w:val="clear" w:color="auto" w:fill="FFFFFF"/>
        </w:rPr>
        <w:t>и на фоне читает стих выпускница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</w:rPr>
        <w:t>Выпускница:</w:t>
      </w:r>
      <w:r w:rsidRPr="00BF432B">
        <w:rPr>
          <w:rFonts w:ascii="Times New Roman" w:hAnsi="Times New Roman"/>
          <w:sz w:val="24"/>
          <w:szCs w:val="24"/>
        </w:rPr>
        <w:t xml:space="preserve"> Мамочка, школа окончена,</w:t>
      </w:r>
      <w:r w:rsidRPr="00BF432B">
        <w:rPr>
          <w:rFonts w:ascii="Times New Roman" w:hAnsi="Times New Roman"/>
          <w:sz w:val="24"/>
          <w:szCs w:val="24"/>
        </w:rPr>
        <w:br/>
        <w:t>И уроков учить не надо.</w:t>
      </w:r>
      <w:r w:rsidRPr="00BF432B">
        <w:rPr>
          <w:rFonts w:ascii="Times New Roman" w:hAnsi="Times New Roman"/>
          <w:sz w:val="24"/>
          <w:szCs w:val="24"/>
        </w:rPr>
        <w:br/>
        <w:t>Сколько ж нервов было испорчено!</w:t>
      </w:r>
      <w:r w:rsidRPr="00BF432B">
        <w:rPr>
          <w:rFonts w:ascii="Times New Roman" w:hAnsi="Times New Roman"/>
          <w:sz w:val="24"/>
          <w:szCs w:val="24"/>
        </w:rPr>
        <w:br/>
        <w:t>Как я рада, мамочка! А ты рада?</w:t>
      </w:r>
      <w:r w:rsidRPr="00BF432B">
        <w:rPr>
          <w:rFonts w:ascii="Times New Roman" w:hAnsi="Times New Roman"/>
          <w:sz w:val="24"/>
          <w:szCs w:val="24"/>
        </w:rPr>
        <w:br/>
        <w:t>Что ты плачешь, моя родная?</w:t>
      </w:r>
      <w:r w:rsidRPr="00BF432B">
        <w:rPr>
          <w:rFonts w:ascii="Times New Roman" w:hAnsi="Times New Roman"/>
          <w:sz w:val="24"/>
          <w:szCs w:val="24"/>
        </w:rPr>
        <w:br/>
        <w:t>Закусила губы упрямо.</w:t>
      </w:r>
      <w:r w:rsidRPr="00BF432B">
        <w:rPr>
          <w:rFonts w:ascii="Times New Roman" w:hAnsi="Times New Roman"/>
          <w:sz w:val="24"/>
          <w:szCs w:val="24"/>
        </w:rPr>
        <w:br/>
        <w:t>Улыбнись же, ведь школа окончена,</w:t>
      </w:r>
      <w:r w:rsidRPr="00BF432B">
        <w:rPr>
          <w:rFonts w:ascii="Times New Roman" w:hAnsi="Times New Roman"/>
          <w:sz w:val="24"/>
          <w:szCs w:val="24"/>
        </w:rPr>
        <w:br/>
        <w:t>Ну засмейся же милая мама!</w:t>
      </w:r>
      <w:r w:rsidRPr="00BF432B">
        <w:rPr>
          <w:rFonts w:ascii="Times New Roman" w:hAnsi="Times New Roman"/>
          <w:sz w:val="24"/>
          <w:szCs w:val="24"/>
        </w:rPr>
        <w:br/>
        <w:t>Одиннадцать лет – не одно мгновенье,</w:t>
      </w:r>
      <w:r w:rsidRPr="00BF432B">
        <w:rPr>
          <w:rFonts w:ascii="Times New Roman" w:hAnsi="Times New Roman"/>
          <w:sz w:val="24"/>
          <w:szCs w:val="24"/>
        </w:rPr>
        <w:br/>
        <w:t>Шли и криво они, и прямо.</w:t>
      </w:r>
      <w:r w:rsidRPr="00BF432B">
        <w:rPr>
          <w:rFonts w:ascii="Times New Roman" w:hAnsi="Times New Roman"/>
          <w:sz w:val="24"/>
          <w:szCs w:val="24"/>
        </w:rPr>
        <w:br/>
        <w:t>Одиннадцать лет твоего терпения,</w:t>
      </w:r>
      <w:r w:rsidRPr="00BF432B">
        <w:rPr>
          <w:rFonts w:ascii="Times New Roman" w:hAnsi="Times New Roman"/>
          <w:sz w:val="24"/>
          <w:szCs w:val="24"/>
        </w:rPr>
        <w:br/>
        <w:t>Страха, слез и сомнений, мама.</w:t>
      </w:r>
      <w:r w:rsidRPr="00BF432B">
        <w:rPr>
          <w:rFonts w:ascii="Times New Roman" w:hAnsi="Times New Roman"/>
          <w:sz w:val="24"/>
          <w:szCs w:val="24"/>
        </w:rPr>
        <w:br/>
        <w:t>Я же знаю, ты счастлива очень</w:t>
      </w:r>
      <w:r w:rsidRPr="00BF432B">
        <w:rPr>
          <w:rFonts w:ascii="Times New Roman" w:hAnsi="Times New Roman"/>
          <w:sz w:val="24"/>
          <w:szCs w:val="24"/>
        </w:rPr>
        <w:br/>
        <w:t>И любуешься милой дочкой.</w:t>
      </w:r>
      <w:r w:rsidRPr="00BF432B">
        <w:rPr>
          <w:rFonts w:ascii="Times New Roman" w:hAnsi="Times New Roman"/>
          <w:sz w:val="24"/>
          <w:szCs w:val="24"/>
        </w:rPr>
        <w:br/>
        <w:t>Отчего же в глазах твоих осень,</w:t>
      </w:r>
      <w:r w:rsidRPr="00BF432B">
        <w:rPr>
          <w:rFonts w:ascii="Times New Roman" w:hAnsi="Times New Roman"/>
          <w:sz w:val="24"/>
          <w:szCs w:val="24"/>
        </w:rPr>
        <w:br/>
        <w:t>Закрываешь лицо ты платочком?</w:t>
      </w:r>
      <w:r w:rsidRPr="00BF432B">
        <w:rPr>
          <w:rFonts w:ascii="Times New Roman" w:hAnsi="Times New Roman"/>
          <w:sz w:val="24"/>
          <w:szCs w:val="24"/>
        </w:rPr>
        <w:br/>
        <w:t>Может, вспомнила меня маленькой,</w:t>
      </w:r>
      <w:r w:rsidRPr="00BF432B">
        <w:rPr>
          <w:rFonts w:ascii="Times New Roman" w:hAnsi="Times New Roman"/>
          <w:sz w:val="24"/>
          <w:szCs w:val="24"/>
        </w:rPr>
        <w:br/>
        <w:t>Ощутила в руке ладошку?</w:t>
      </w:r>
      <w:r w:rsidRPr="00BF432B">
        <w:rPr>
          <w:rFonts w:ascii="Times New Roman" w:hAnsi="Times New Roman"/>
          <w:sz w:val="24"/>
          <w:szCs w:val="24"/>
        </w:rPr>
        <w:br/>
        <w:t>Как шептала: «Цветочек аленький,</w:t>
      </w:r>
      <w:r w:rsidRPr="00BF432B">
        <w:rPr>
          <w:rFonts w:ascii="Times New Roman" w:hAnsi="Times New Roman"/>
          <w:sz w:val="24"/>
          <w:szCs w:val="24"/>
        </w:rPr>
        <w:br/>
        <w:t>Не шали на уроках, крошка.</w:t>
      </w:r>
      <w:r w:rsidRPr="00BF432B">
        <w:rPr>
          <w:rFonts w:ascii="Times New Roman" w:hAnsi="Times New Roman"/>
          <w:sz w:val="24"/>
          <w:szCs w:val="24"/>
        </w:rPr>
        <w:br/>
        <w:t>Слушай, детка, учителя строгого,</w:t>
      </w:r>
      <w:r w:rsidRPr="00BF432B">
        <w:rPr>
          <w:rFonts w:ascii="Times New Roman" w:hAnsi="Times New Roman"/>
          <w:sz w:val="24"/>
          <w:szCs w:val="24"/>
        </w:rPr>
        <w:br/>
        <w:t>Не рисуй на своих тетрадках»!</w:t>
      </w:r>
      <w:r w:rsidRPr="00BF432B">
        <w:rPr>
          <w:rFonts w:ascii="Times New Roman" w:hAnsi="Times New Roman"/>
          <w:sz w:val="24"/>
          <w:szCs w:val="24"/>
        </w:rPr>
        <w:br/>
        <w:t>И встречала меня у порога,</w:t>
      </w:r>
      <w:r w:rsidRPr="00BF432B">
        <w:rPr>
          <w:rFonts w:ascii="Times New Roman" w:hAnsi="Times New Roman"/>
          <w:sz w:val="24"/>
          <w:szCs w:val="24"/>
        </w:rPr>
        <w:br/>
        <w:t>Содержала портфель в порядке.</w:t>
      </w:r>
      <w:r w:rsidRPr="00BF432B">
        <w:rPr>
          <w:rFonts w:ascii="Times New Roman" w:hAnsi="Times New Roman"/>
          <w:sz w:val="24"/>
          <w:szCs w:val="24"/>
        </w:rPr>
        <w:br/>
        <w:t>А теперь твоя выросла дочка,</w:t>
      </w:r>
      <w:r w:rsidRPr="00BF432B">
        <w:rPr>
          <w:rFonts w:ascii="Times New Roman" w:hAnsi="Times New Roman"/>
          <w:sz w:val="24"/>
          <w:szCs w:val="24"/>
        </w:rPr>
        <w:br/>
        <w:t>Но бегут слезинки упрямо</w:t>
      </w:r>
      <w:r w:rsidRPr="00BF432B">
        <w:rPr>
          <w:rFonts w:ascii="Times New Roman" w:hAnsi="Times New Roman"/>
          <w:sz w:val="24"/>
          <w:szCs w:val="24"/>
        </w:rPr>
        <w:br/>
        <w:t>Что же, школа окончена, точка.</w:t>
      </w:r>
      <w:r w:rsidRPr="00BF432B">
        <w:rPr>
          <w:rFonts w:ascii="Times New Roman" w:hAnsi="Times New Roman"/>
          <w:sz w:val="24"/>
          <w:szCs w:val="24"/>
        </w:rPr>
        <w:br/>
        <w:t>Поздравляю тебя моя мама!</w:t>
      </w:r>
    </w:p>
    <w:p w:rsidR="00887F18" w:rsidRPr="00BF432B" w:rsidRDefault="00887F18" w:rsidP="00BF432B">
      <w:pPr>
        <w:spacing w:after="0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 xml:space="preserve">Включается фрагмент видеоролика обращение выпускников </w:t>
      </w:r>
      <w:r>
        <w:rPr>
          <w:rFonts w:ascii="Times New Roman" w:hAnsi="Times New Roman"/>
          <w:i/>
          <w:sz w:val="24"/>
          <w:szCs w:val="24"/>
        </w:rPr>
        <w:t xml:space="preserve">к </w:t>
      </w:r>
      <w:r w:rsidRPr="00BF432B">
        <w:rPr>
          <w:rFonts w:ascii="Times New Roman" w:hAnsi="Times New Roman"/>
          <w:i/>
          <w:sz w:val="24"/>
          <w:szCs w:val="24"/>
        </w:rPr>
        <w:t xml:space="preserve">родителям </w:t>
      </w:r>
    </w:p>
    <w:p w:rsidR="00887F18" w:rsidRDefault="00887F18" w:rsidP="00BF432B">
      <w:pPr>
        <w:spacing w:after="0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i/>
          <w:sz w:val="24"/>
          <w:szCs w:val="24"/>
        </w:rPr>
        <w:t xml:space="preserve"> </w:t>
      </w:r>
      <w:r w:rsidRPr="00742DBE">
        <w:rPr>
          <w:rFonts w:ascii="Times New Roman" w:hAnsi="Times New Roman"/>
          <w:b/>
          <w:sz w:val="24"/>
          <w:szCs w:val="24"/>
          <w:shd w:val="clear" w:color="auto" w:fill="FFFFFF"/>
        </w:rPr>
        <w:t>Номер _______________________________</w:t>
      </w:r>
    </w:p>
    <w:p w:rsidR="00887F18" w:rsidRPr="00742DBE" w:rsidRDefault="00887F18" w:rsidP="00BF432B">
      <w:pPr>
        <w:spacing w:after="0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742DBE">
        <w:rPr>
          <w:rFonts w:ascii="Times New Roman" w:hAnsi="Times New Roman"/>
          <w:b/>
          <w:sz w:val="24"/>
          <w:szCs w:val="24"/>
        </w:rPr>
        <w:t>Ведущий:</w:t>
      </w:r>
      <w:r w:rsidRPr="00BF432B">
        <w:rPr>
          <w:rFonts w:ascii="Times New Roman" w:hAnsi="Times New Roman"/>
          <w:sz w:val="24"/>
          <w:szCs w:val="24"/>
        </w:rPr>
        <w:t xml:space="preserve"> Но какой же </w:t>
      </w:r>
      <w:r>
        <w:rPr>
          <w:rFonts w:ascii="Times New Roman" w:hAnsi="Times New Roman"/>
          <w:sz w:val="24"/>
          <w:szCs w:val="24"/>
        </w:rPr>
        <w:t>волшебный праздник</w:t>
      </w:r>
      <w:r w:rsidRPr="00BF432B">
        <w:rPr>
          <w:rFonts w:ascii="Times New Roman" w:hAnsi="Times New Roman"/>
          <w:sz w:val="24"/>
          <w:szCs w:val="24"/>
        </w:rPr>
        <w:t xml:space="preserve"> может обойтись без услаждающих слух звуков музыки и без танца.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Джин: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F432B">
        <w:rPr>
          <w:rFonts w:ascii="Times New Roman" w:hAnsi="Times New Roman"/>
          <w:sz w:val="24"/>
          <w:szCs w:val="24"/>
        </w:rPr>
        <w:t xml:space="preserve">Восточные мудрецы говорят, что противоположности притягиваются друг к другу.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</w:rPr>
        <w:t xml:space="preserve"> Пусть наши выпускники укрощают огонь, не боятся льда, и тогда все в этом мире будет подвластно им! Да будет мир в вашем доме и вашей душе! Пусть сбудутся все ваши мечты!</w:t>
      </w:r>
      <w:r>
        <w:rPr>
          <w:rFonts w:ascii="Times New Roman" w:hAnsi="Times New Roman"/>
          <w:sz w:val="24"/>
          <w:szCs w:val="24"/>
        </w:rPr>
        <w:t xml:space="preserve"> Ну, а мне пора в лампу.</w:t>
      </w:r>
    </w:p>
    <w:p w:rsidR="00887F18" w:rsidRPr="00BF432B" w:rsidRDefault="00887F18" w:rsidP="00BF432B">
      <w:pPr>
        <w:spacing w:after="0"/>
        <w:rPr>
          <w:rFonts w:ascii="Times New Roman" w:hAnsi="Times New Roman"/>
          <w:i/>
          <w:sz w:val="24"/>
          <w:szCs w:val="24"/>
        </w:rPr>
      </w:pPr>
      <w:r w:rsidRPr="00BF432B">
        <w:rPr>
          <w:rFonts w:ascii="Times New Roman" w:hAnsi="Times New Roman"/>
          <w:i/>
          <w:sz w:val="24"/>
          <w:szCs w:val="24"/>
        </w:rPr>
        <w:t>(джин исчезает)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1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Нашей школе в момент расставанья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Скажем каждый: «Спасибо!» — сейчас.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b/>
          <w:sz w:val="24"/>
          <w:szCs w:val="24"/>
        </w:rPr>
        <w:t>2 вып: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За все встречи, за дружбу, за знанья –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Жить без этого мы не смогли бы.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b/>
          <w:sz w:val="24"/>
          <w:szCs w:val="24"/>
        </w:rPr>
        <w:t>3 вып:</w:t>
      </w:r>
      <w:r w:rsidRPr="00BF432B">
        <w:rPr>
          <w:rFonts w:ascii="Times New Roman" w:hAnsi="Times New Roman"/>
          <w:sz w:val="24"/>
          <w:szCs w:val="24"/>
        </w:rPr>
        <w:t xml:space="preserve"> 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>Школа наша! Тебе на прощанье</w:t>
      </w:r>
      <w:r w:rsidRPr="00BF432B">
        <w:rPr>
          <w:rFonts w:ascii="Times New Roman" w:hAnsi="Times New Roman"/>
          <w:sz w:val="24"/>
          <w:szCs w:val="24"/>
        </w:rPr>
        <w:br/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Говорим мы сегодня: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  <w:r w:rsidRPr="00BF432B">
        <w:rPr>
          <w:rFonts w:ascii="Times New Roman" w:hAnsi="Times New Roman"/>
          <w:b/>
          <w:sz w:val="24"/>
          <w:szCs w:val="24"/>
          <w:shd w:val="clear" w:color="auto" w:fill="FFFFFF"/>
        </w:rPr>
        <w:t>Все вып:</w:t>
      </w:r>
      <w:r w:rsidRPr="00BF432B">
        <w:rPr>
          <w:rFonts w:ascii="Times New Roman" w:hAnsi="Times New Roman"/>
          <w:sz w:val="24"/>
          <w:szCs w:val="24"/>
          <w:shd w:val="clear" w:color="auto" w:fill="FFFFFF"/>
        </w:rPr>
        <w:t xml:space="preserve">  «Спасибо!»</w:t>
      </w:r>
    </w:p>
    <w:p w:rsidR="00887F18" w:rsidRPr="00BF432B" w:rsidRDefault="00887F18" w:rsidP="00BF432B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87F18" w:rsidRPr="00742DBE" w:rsidRDefault="00887F18" w:rsidP="00BF432B">
      <w:pPr>
        <w:spacing w:after="0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742DBE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Номер __________________________________от выпускников</w:t>
      </w:r>
    </w:p>
    <w:p w:rsidR="00887F18" w:rsidRPr="00BF432B" w:rsidRDefault="00887F18" w:rsidP="00BF432B">
      <w:pPr>
        <w:spacing w:after="0"/>
        <w:rPr>
          <w:rFonts w:ascii="Times New Roman" w:hAnsi="Times New Roman"/>
          <w:i/>
          <w:sz w:val="24"/>
          <w:szCs w:val="24"/>
          <w:shd w:val="clear" w:color="auto" w:fill="FFFFFF"/>
        </w:rPr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jc w:val="both"/>
      </w:pPr>
      <w:r w:rsidRPr="00BF432B">
        <w:rPr>
          <w:b/>
        </w:rPr>
        <w:t xml:space="preserve">Девочка: </w:t>
      </w:r>
      <w:r w:rsidRPr="00BF432B">
        <w:t>Мы вам желаем силы, вдохновенья,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  <w:r w:rsidRPr="00BF432B">
        <w:t xml:space="preserve">              Поменьше неудач и слез.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jc w:val="both"/>
      </w:pPr>
      <w:r w:rsidRPr="00BF432B">
        <w:rPr>
          <w:b/>
        </w:rPr>
        <w:t>Мальчик:</w:t>
      </w:r>
      <w:r w:rsidRPr="00BF432B">
        <w:t xml:space="preserve"> И в наш нелегкий век — еще терпенья!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  <w:r w:rsidRPr="00BF432B">
        <w:t xml:space="preserve">               И исполнения </w:t>
      </w:r>
      <w:r>
        <w:t>жел</w:t>
      </w:r>
      <w:r w:rsidRPr="00BF432B">
        <w:t>аний всех и грез!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jc w:val="both"/>
      </w:pPr>
      <w:r w:rsidRPr="00BF432B">
        <w:rPr>
          <w:b/>
        </w:rPr>
        <w:t>Ведущий:</w:t>
      </w:r>
      <w:r w:rsidRPr="00BF432B">
        <w:t xml:space="preserve"> Чтоб по душе нашли себе вы дело!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  <w:r w:rsidRPr="00BF432B">
        <w:t xml:space="preserve">              Чтоб повстречали настоящую любовь!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jc w:val="both"/>
      </w:pPr>
      <w:r w:rsidRPr="00BF432B">
        <w:rPr>
          <w:b/>
        </w:rPr>
        <w:t xml:space="preserve">Ведущий: </w:t>
      </w:r>
      <w:r w:rsidRPr="00BF432B">
        <w:t>Вперед, выпускники, шагайте смело,</w:t>
      </w:r>
    </w:p>
    <w:p w:rsidR="00887F18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  <w:r w:rsidRPr="00BF432B">
        <w:t xml:space="preserve">               Вам счастья и удач желаем вновь!</w:t>
      </w:r>
    </w:p>
    <w:p w:rsidR="00887F18" w:rsidRPr="00BF432B" w:rsidRDefault="00887F18" w:rsidP="00BF432B">
      <w:pPr>
        <w:pStyle w:val="NormalWeb"/>
        <w:shd w:val="clear" w:color="auto" w:fill="FFFFFF"/>
        <w:spacing w:before="0" w:beforeAutospacing="0" w:after="0" w:afterAutospacing="0"/>
        <w:ind w:firstLine="300"/>
        <w:jc w:val="both"/>
      </w:pPr>
    </w:p>
    <w:p w:rsidR="00887F18" w:rsidRPr="00BF432B" w:rsidRDefault="00887F18" w:rsidP="00110643">
      <w:pPr>
        <w:pStyle w:val="NormalWeb"/>
        <w:shd w:val="clear" w:color="auto" w:fill="FFFFFF"/>
        <w:spacing w:before="0" w:beforeAutospacing="0" w:after="0" w:afterAutospacing="0"/>
        <w:rPr>
          <w:i/>
          <w:shd w:val="clear" w:color="auto" w:fill="FFFFFF"/>
        </w:rPr>
      </w:pPr>
      <w:r w:rsidRPr="00BF432B">
        <w:rPr>
          <w:b/>
        </w:rPr>
        <w:t xml:space="preserve">Ведущий:  </w:t>
      </w:r>
      <w:r w:rsidRPr="00BF432B">
        <w:t>Уважаемые гости просим не расходиться, вас ждёт на улице сюрприз.</w:t>
      </w:r>
      <w:r>
        <w:t xml:space="preserve">          </w:t>
      </w:r>
      <w:r w:rsidRPr="00BF432B">
        <w:rPr>
          <w:i/>
          <w:shd w:val="clear" w:color="auto" w:fill="FFFFFF"/>
        </w:rPr>
        <w:t xml:space="preserve">Выходят на улицу и на пороге танец </w:t>
      </w:r>
      <w:r w:rsidRPr="00BF432B">
        <w:br/>
      </w:r>
    </w:p>
    <w:sectPr w:rsidR="00887F18" w:rsidRPr="00BF432B" w:rsidSect="00BB62D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28EF"/>
    <w:rsid w:val="0000409B"/>
    <w:rsid w:val="00022BE2"/>
    <w:rsid w:val="000670B9"/>
    <w:rsid w:val="00110643"/>
    <w:rsid w:val="0017598A"/>
    <w:rsid w:val="001E2E6B"/>
    <w:rsid w:val="00290F5C"/>
    <w:rsid w:val="002930A8"/>
    <w:rsid w:val="00294FB6"/>
    <w:rsid w:val="002C4927"/>
    <w:rsid w:val="002D3884"/>
    <w:rsid w:val="00305DD7"/>
    <w:rsid w:val="00312D0F"/>
    <w:rsid w:val="00323C0D"/>
    <w:rsid w:val="00352169"/>
    <w:rsid w:val="003625C2"/>
    <w:rsid w:val="0037688A"/>
    <w:rsid w:val="003D6059"/>
    <w:rsid w:val="003F7350"/>
    <w:rsid w:val="00400691"/>
    <w:rsid w:val="004021D2"/>
    <w:rsid w:val="00447F10"/>
    <w:rsid w:val="004875D5"/>
    <w:rsid w:val="00487705"/>
    <w:rsid w:val="004A07B7"/>
    <w:rsid w:val="004B0E9F"/>
    <w:rsid w:val="004B4DAA"/>
    <w:rsid w:val="004C1FB3"/>
    <w:rsid w:val="004D28EF"/>
    <w:rsid w:val="004D69B4"/>
    <w:rsid w:val="004E60BE"/>
    <w:rsid w:val="005052B8"/>
    <w:rsid w:val="005166E9"/>
    <w:rsid w:val="00521CEF"/>
    <w:rsid w:val="00555220"/>
    <w:rsid w:val="00574344"/>
    <w:rsid w:val="00580874"/>
    <w:rsid w:val="005C70BE"/>
    <w:rsid w:val="005D29C9"/>
    <w:rsid w:val="00607A80"/>
    <w:rsid w:val="00614527"/>
    <w:rsid w:val="00635B13"/>
    <w:rsid w:val="006375E5"/>
    <w:rsid w:val="00682E0D"/>
    <w:rsid w:val="006D23D7"/>
    <w:rsid w:val="006F412F"/>
    <w:rsid w:val="006F4143"/>
    <w:rsid w:val="0070561F"/>
    <w:rsid w:val="007129BA"/>
    <w:rsid w:val="00736419"/>
    <w:rsid w:val="00742DBE"/>
    <w:rsid w:val="007D0C67"/>
    <w:rsid w:val="00816BE4"/>
    <w:rsid w:val="00817C51"/>
    <w:rsid w:val="00834DEF"/>
    <w:rsid w:val="00855682"/>
    <w:rsid w:val="00887F18"/>
    <w:rsid w:val="008E4FB9"/>
    <w:rsid w:val="00910CEF"/>
    <w:rsid w:val="00963BCC"/>
    <w:rsid w:val="0096418B"/>
    <w:rsid w:val="0099280D"/>
    <w:rsid w:val="009C2A5D"/>
    <w:rsid w:val="009C3359"/>
    <w:rsid w:val="00A2049B"/>
    <w:rsid w:val="00A64E12"/>
    <w:rsid w:val="00A6775A"/>
    <w:rsid w:val="00A97313"/>
    <w:rsid w:val="00AC206D"/>
    <w:rsid w:val="00AF20CD"/>
    <w:rsid w:val="00B104E1"/>
    <w:rsid w:val="00B110BD"/>
    <w:rsid w:val="00B5484E"/>
    <w:rsid w:val="00B71DDE"/>
    <w:rsid w:val="00B72261"/>
    <w:rsid w:val="00B73C3A"/>
    <w:rsid w:val="00B82FB0"/>
    <w:rsid w:val="00BB23AD"/>
    <w:rsid w:val="00BB62D7"/>
    <w:rsid w:val="00BD4FA2"/>
    <w:rsid w:val="00BE10AE"/>
    <w:rsid w:val="00BE3199"/>
    <w:rsid w:val="00BF432B"/>
    <w:rsid w:val="00BF6239"/>
    <w:rsid w:val="00C54915"/>
    <w:rsid w:val="00C620F9"/>
    <w:rsid w:val="00C93DB2"/>
    <w:rsid w:val="00CB60A7"/>
    <w:rsid w:val="00CD0F90"/>
    <w:rsid w:val="00CD4317"/>
    <w:rsid w:val="00D2172B"/>
    <w:rsid w:val="00D56842"/>
    <w:rsid w:val="00D87F5E"/>
    <w:rsid w:val="00DB3C7E"/>
    <w:rsid w:val="00E03FE6"/>
    <w:rsid w:val="00E3515A"/>
    <w:rsid w:val="00E60440"/>
    <w:rsid w:val="00E72BB1"/>
    <w:rsid w:val="00E73D37"/>
    <w:rsid w:val="00E81FA3"/>
    <w:rsid w:val="00EA2DBC"/>
    <w:rsid w:val="00EA4BE1"/>
    <w:rsid w:val="00F21FE6"/>
    <w:rsid w:val="00F31608"/>
    <w:rsid w:val="00F414DD"/>
    <w:rsid w:val="00F53573"/>
    <w:rsid w:val="00F857E4"/>
    <w:rsid w:val="00F95830"/>
    <w:rsid w:val="00FC6020"/>
    <w:rsid w:val="00FE712C"/>
    <w:rsid w:val="00FF1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83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6">
    <w:name w:val="c6"/>
    <w:basedOn w:val="Normal"/>
    <w:uiPriority w:val="99"/>
    <w:rsid w:val="00635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4">
    <w:name w:val="c4"/>
    <w:basedOn w:val="DefaultParagraphFont"/>
    <w:uiPriority w:val="99"/>
    <w:rsid w:val="00635B13"/>
    <w:rPr>
      <w:rFonts w:cs="Times New Roman"/>
    </w:rPr>
  </w:style>
  <w:style w:type="character" w:customStyle="1" w:styleId="c2">
    <w:name w:val="c2"/>
    <w:basedOn w:val="DefaultParagraphFont"/>
    <w:uiPriority w:val="99"/>
    <w:rsid w:val="00635B13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635B13"/>
    <w:rPr>
      <w:rFonts w:cs="Times New Roman"/>
    </w:rPr>
  </w:style>
  <w:style w:type="paragraph" w:customStyle="1" w:styleId="c0">
    <w:name w:val="c0"/>
    <w:basedOn w:val="Normal"/>
    <w:uiPriority w:val="99"/>
    <w:rsid w:val="00635B1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A67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c5">
    <w:name w:val="c2 c5"/>
    <w:basedOn w:val="DefaultParagraphFont"/>
    <w:uiPriority w:val="99"/>
    <w:rsid w:val="00A6775A"/>
    <w:rPr>
      <w:rFonts w:cs="Times New Roman"/>
    </w:rPr>
  </w:style>
  <w:style w:type="paragraph" w:customStyle="1" w:styleId="c8">
    <w:name w:val="c8"/>
    <w:basedOn w:val="Normal"/>
    <w:uiPriority w:val="99"/>
    <w:rsid w:val="00A67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BD4FA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98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644</TotalTime>
  <Pages>14</Pages>
  <Words>3844</Words>
  <Characters>21916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оем</dc:creator>
  <cp:keywords/>
  <dc:description/>
  <cp:lastModifiedBy>Paradise</cp:lastModifiedBy>
  <cp:revision>23</cp:revision>
  <dcterms:created xsi:type="dcterms:W3CDTF">2014-06-10T23:24:00Z</dcterms:created>
  <dcterms:modified xsi:type="dcterms:W3CDTF">2015-08-01T17:26:00Z</dcterms:modified>
</cp:coreProperties>
</file>